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E285AF" w14:textId="79097761" w:rsidR="009577A0" w:rsidRDefault="009577A0" w:rsidP="009577A0">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160</w:t>
        </w:r>
      </w:fldSimple>
      <w:fldSimple w:instr=" DOCPROPERTY  MtgTitle  \* MERGEFORMAT "/>
      <w:r>
        <w:rPr>
          <w:b/>
          <w:i/>
          <w:noProof/>
          <w:sz w:val="28"/>
        </w:rPr>
        <w:tab/>
      </w:r>
      <w:fldSimple w:instr=" DOCPROPERTY  Tdoc#  \* MERGEFORMAT ">
        <w:r w:rsidRPr="00E13F3D">
          <w:rPr>
            <w:b/>
            <w:i/>
            <w:noProof/>
            <w:sz w:val="28"/>
          </w:rPr>
          <w:t>S2-231258</w:t>
        </w:r>
      </w:fldSimple>
      <w:r w:rsidR="008F2F43">
        <w:rPr>
          <w:b/>
          <w:i/>
          <w:noProof/>
          <w:sz w:val="28"/>
        </w:rPr>
        <w:t>7</w:t>
      </w:r>
    </w:p>
    <w:p w14:paraId="142F4851" w14:textId="77777777" w:rsidR="009577A0" w:rsidRDefault="00AD73A2" w:rsidP="009577A0">
      <w:pPr>
        <w:pStyle w:val="CRCoverPage"/>
        <w:outlineLvl w:val="0"/>
        <w:rPr>
          <w:b/>
          <w:noProof/>
          <w:sz w:val="24"/>
        </w:rPr>
      </w:pPr>
      <w:fldSimple w:instr=" DOCPROPERTY  Location  \* MERGEFORMAT ">
        <w:r w:rsidR="009577A0" w:rsidRPr="00BA51D9">
          <w:rPr>
            <w:b/>
            <w:noProof/>
            <w:sz w:val="24"/>
          </w:rPr>
          <w:t>Chicago</w:t>
        </w:r>
      </w:fldSimple>
      <w:r w:rsidR="009577A0">
        <w:rPr>
          <w:b/>
          <w:noProof/>
          <w:sz w:val="24"/>
        </w:rPr>
        <w:t xml:space="preserve">, </w:t>
      </w:r>
      <w:fldSimple w:instr=" DOCPROPERTY  Country  \* MERGEFORMAT ">
        <w:r w:rsidR="009577A0" w:rsidRPr="00BA51D9">
          <w:rPr>
            <w:b/>
            <w:noProof/>
            <w:sz w:val="24"/>
          </w:rPr>
          <w:t>United States</w:t>
        </w:r>
      </w:fldSimple>
      <w:r w:rsidR="009577A0">
        <w:rPr>
          <w:b/>
          <w:noProof/>
          <w:sz w:val="24"/>
        </w:rPr>
        <w:t xml:space="preserve">, </w:t>
      </w:r>
      <w:fldSimple w:instr=" DOCPROPERTY  StartDate  \* MERGEFORMAT ">
        <w:r w:rsidR="009577A0" w:rsidRPr="00BA51D9">
          <w:rPr>
            <w:b/>
            <w:noProof/>
            <w:sz w:val="24"/>
          </w:rPr>
          <w:t>13th Nov 2023</w:t>
        </w:r>
      </w:fldSimple>
      <w:r w:rsidR="009577A0">
        <w:rPr>
          <w:b/>
          <w:noProof/>
          <w:sz w:val="24"/>
        </w:rPr>
        <w:t xml:space="preserve"> - </w:t>
      </w:r>
      <w:fldSimple w:instr=" DOCPROPERTY  EndDate  \* MERGEFORMAT ">
        <w:r w:rsidR="009577A0" w:rsidRPr="00BA51D9">
          <w:rPr>
            <w:b/>
            <w:noProof/>
            <w:sz w:val="24"/>
          </w:rPr>
          <w:t>17th Nov 2023</w:t>
        </w:r>
      </w:fldSimple>
    </w:p>
    <w:p w14:paraId="0A37501D" w14:textId="77777777" w:rsidR="00595A77" w:rsidRDefault="00595A77" w:rsidP="00595A77">
      <w:pPr>
        <w:pStyle w:val="CRCoverPage"/>
        <w:tabs>
          <w:tab w:val="right" w:pos="9638"/>
        </w:tabs>
        <w:spacing w:after="0"/>
        <w:outlineLvl w:val="0"/>
        <w:rPr>
          <w:b/>
          <w:noProof/>
          <w:sz w:val="24"/>
        </w:rPr>
      </w:pPr>
    </w:p>
    <w:p w14:paraId="433B1BB0" w14:textId="252AD4AF" w:rsidR="00595A77" w:rsidRPr="00057032" w:rsidRDefault="00595A77" w:rsidP="001E5D23">
      <w:pPr>
        <w:rPr>
          <w:sz w:val="22"/>
          <w:szCs w:val="22"/>
        </w:rPr>
      </w:pPr>
      <w:r w:rsidRPr="00057032">
        <w:rPr>
          <w:b/>
          <w:bCs/>
          <w:sz w:val="22"/>
          <w:szCs w:val="22"/>
        </w:rPr>
        <w:t>Source</w:t>
      </w:r>
      <w:r w:rsidRPr="00057032">
        <w:rPr>
          <w:sz w:val="22"/>
          <w:szCs w:val="22"/>
        </w:rPr>
        <w:t>:</w:t>
      </w:r>
      <w:r w:rsidRPr="00057032">
        <w:rPr>
          <w:sz w:val="22"/>
          <w:szCs w:val="22"/>
        </w:rPr>
        <w:tab/>
      </w:r>
      <w:r w:rsidR="00BC4524" w:rsidRPr="00057032">
        <w:rPr>
          <w:sz w:val="22"/>
          <w:szCs w:val="22"/>
        </w:rPr>
        <w:t>Nokia, Nokia Shanghai Bell</w:t>
      </w:r>
    </w:p>
    <w:p w14:paraId="0BF5709D" w14:textId="6EC0498B" w:rsidR="00595A77" w:rsidRPr="00057032" w:rsidRDefault="00595A77" w:rsidP="001E5D23">
      <w:pPr>
        <w:rPr>
          <w:sz w:val="22"/>
          <w:szCs w:val="22"/>
        </w:rPr>
      </w:pPr>
      <w:r w:rsidRPr="00057032">
        <w:rPr>
          <w:b/>
          <w:bCs/>
          <w:sz w:val="22"/>
          <w:szCs w:val="22"/>
        </w:rPr>
        <w:t>Title</w:t>
      </w:r>
      <w:r w:rsidRPr="00057032">
        <w:rPr>
          <w:sz w:val="22"/>
          <w:szCs w:val="22"/>
        </w:rPr>
        <w:t>:</w:t>
      </w:r>
      <w:r w:rsidRPr="00057032">
        <w:rPr>
          <w:sz w:val="22"/>
          <w:szCs w:val="22"/>
        </w:rPr>
        <w:tab/>
      </w:r>
      <w:r w:rsidR="008F2F43" w:rsidRPr="00057032">
        <w:rPr>
          <w:sz w:val="22"/>
          <w:szCs w:val="22"/>
        </w:rPr>
        <w:t>Comments on RAN status for draft SID on Core Network Enhanced Support for Artificial Intelligence (AI)/Machine Learning (ML).</w:t>
      </w:r>
    </w:p>
    <w:p w14:paraId="4FCE530A" w14:textId="5AC69431" w:rsidR="00595A77" w:rsidRPr="00057032" w:rsidRDefault="00595A77" w:rsidP="001E5D23">
      <w:pPr>
        <w:rPr>
          <w:sz w:val="22"/>
          <w:szCs w:val="22"/>
        </w:rPr>
      </w:pPr>
      <w:r w:rsidRPr="00057032">
        <w:rPr>
          <w:b/>
          <w:bCs/>
          <w:sz w:val="22"/>
          <w:szCs w:val="22"/>
        </w:rPr>
        <w:t>Document for</w:t>
      </w:r>
      <w:r w:rsidRPr="00057032">
        <w:rPr>
          <w:sz w:val="22"/>
          <w:szCs w:val="22"/>
        </w:rPr>
        <w:t>:</w:t>
      </w:r>
      <w:r w:rsidRPr="00057032">
        <w:rPr>
          <w:sz w:val="22"/>
          <w:szCs w:val="22"/>
        </w:rPr>
        <w:tab/>
      </w:r>
      <w:r w:rsidR="003739AE" w:rsidRPr="00057032">
        <w:rPr>
          <w:sz w:val="22"/>
          <w:szCs w:val="22"/>
        </w:rPr>
        <w:t>Discussion</w:t>
      </w:r>
    </w:p>
    <w:p w14:paraId="2E26A710" w14:textId="7D2956B5" w:rsidR="00595A77" w:rsidRPr="00057032" w:rsidRDefault="00595A77" w:rsidP="001E5D23">
      <w:pPr>
        <w:rPr>
          <w:sz w:val="22"/>
          <w:szCs w:val="22"/>
        </w:rPr>
      </w:pPr>
      <w:r w:rsidRPr="00057032">
        <w:rPr>
          <w:b/>
          <w:bCs/>
          <w:sz w:val="22"/>
          <w:szCs w:val="22"/>
        </w:rPr>
        <w:t>Agenda Item</w:t>
      </w:r>
      <w:r w:rsidRPr="00057032">
        <w:rPr>
          <w:sz w:val="22"/>
          <w:szCs w:val="22"/>
        </w:rPr>
        <w:t>:</w:t>
      </w:r>
      <w:r w:rsidRPr="00057032">
        <w:rPr>
          <w:sz w:val="22"/>
          <w:szCs w:val="22"/>
        </w:rPr>
        <w:tab/>
      </w:r>
      <w:r w:rsidR="00585210" w:rsidRPr="00057032">
        <w:rPr>
          <w:sz w:val="22"/>
          <w:szCs w:val="22"/>
        </w:rPr>
        <w:t>30.</w:t>
      </w:r>
      <w:r w:rsidR="008F2F43" w:rsidRPr="00057032">
        <w:rPr>
          <w:sz w:val="22"/>
          <w:szCs w:val="22"/>
        </w:rPr>
        <w:t>1</w:t>
      </w:r>
    </w:p>
    <w:p w14:paraId="708355DD" w14:textId="339F4E6F" w:rsidR="00324A06" w:rsidRPr="00057032" w:rsidRDefault="00595A77" w:rsidP="001E5D23">
      <w:pPr>
        <w:rPr>
          <w:i/>
          <w:iCs/>
          <w:color w:val="auto"/>
          <w:lang w:val="en-US"/>
        </w:rPr>
      </w:pPr>
      <w:r w:rsidRPr="007D2B69">
        <w:rPr>
          <w:rFonts w:ascii="Arial" w:hAnsi="Arial" w:cs="Arial"/>
          <w:sz w:val="36"/>
          <w:szCs w:val="36"/>
        </w:rPr>
        <w:br/>
      </w:r>
      <w:r w:rsidR="00057032" w:rsidRPr="00057032">
        <w:rPr>
          <w:b/>
          <w:bCs/>
          <w:i/>
          <w:iCs/>
        </w:rPr>
        <w:t>Abstract</w:t>
      </w:r>
      <w:r w:rsidR="00057032" w:rsidRPr="00057032">
        <w:rPr>
          <w:i/>
          <w:iCs/>
        </w:rPr>
        <w:t xml:space="preserve">: </w:t>
      </w:r>
      <w:r w:rsidR="00057032" w:rsidRPr="00057032">
        <w:rPr>
          <w:i/>
          <w:iCs/>
        </w:rPr>
        <w:t>This contribution aims to summarize related RAN conclusions to enable SA2 to have a meaningful discussion of possible WT#1 updates before a reply LS is received</w:t>
      </w:r>
      <w:r w:rsidR="00324A06" w:rsidRPr="00057032">
        <w:rPr>
          <w:i/>
          <w:iCs/>
        </w:rPr>
        <w:t>.</w:t>
      </w:r>
    </w:p>
    <w:p w14:paraId="5630AD66" w14:textId="26A47D38" w:rsidR="00067741" w:rsidRDefault="00067741" w:rsidP="001E5D23"/>
    <w:p w14:paraId="764E7F95" w14:textId="77777777" w:rsidR="00AD73A2" w:rsidRPr="006E13D1" w:rsidRDefault="00AD73A2" w:rsidP="00AD73A2">
      <w:pPr>
        <w:pStyle w:val="Heading1"/>
      </w:pPr>
      <w:r w:rsidRPr="006E13D1">
        <w:t>1</w:t>
      </w:r>
      <w:r w:rsidRPr="006E13D1">
        <w:tab/>
      </w:r>
      <w:r>
        <w:t>Introduction</w:t>
      </w:r>
    </w:p>
    <w:p w14:paraId="4D324F73" w14:textId="2B1AAC0B" w:rsidR="005E33F0" w:rsidRDefault="005E33F0" w:rsidP="001E5D23">
      <w:r>
        <w:t xml:space="preserve">SA WG2 </w:t>
      </w:r>
      <w:r w:rsidR="00DB5E13">
        <w:t xml:space="preserve">is </w:t>
      </w:r>
      <w:r>
        <w:t xml:space="preserve">discussing, in the </w:t>
      </w:r>
      <w:r w:rsidRPr="00B125F8">
        <w:t>context of the draft rel.19 "SID on Core Network Enhanced Support for Artificial Intelligence (AI)/Machine Learning (ML)"</w:t>
      </w:r>
      <w:r>
        <w:t>,</w:t>
      </w:r>
      <w:r w:rsidRPr="00B125F8">
        <w:t xml:space="preserve"> </w:t>
      </w:r>
      <w:r>
        <w:t xml:space="preserve">the </w:t>
      </w:r>
      <w:r w:rsidRPr="00B125F8">
        <w:t xml:space="preserve">working task #1 as captured in </w:t>
      </w:r>
      <w:hyperlink r:id="rId13" w:history="1">
        <w:r w:rsidRPr="004B2D84">
          <w:rPr>
            <w:rStyle w:val="Hyperlink"/>
            <w:rFonts w:ascii="Arial" w:hAnsi="Arial" w:cs="Arial"/>
          </w:rPr>
          <w:t>S2-2310034</w:t>
        </w:r>
      </w:hyperlink>
      <w:r w:rsidRPr="003377EB">
        <w:t xml:space="preserve"> </w:t>
      </w:r>
      <w:r w:rsidRPr="00B16CEB">
        <w:t>(endorsed as the baseline for further work at SA2#158)</w:t>
      </w:r>
      <w:r w:rsidR="00DB5E13">
        <w:t>:</w:t>
      </w:r>
    </w:p>
    <w:p w14:paraId="081AD8EA" w14:textId="77777777" w:rsidR="00324A06" w:rsidRPr="00057032" w:rsidRDefault="00324A06" w:rsidP="00057032">
      <w:pPr>
        <w:pBdr>
          <w:top w:val="single" w:sz="4" w:space="1" w:color="auto"/>
          <w:left w:val="single" w:sz="4" w:space="4" w:color="auto"/>
          <w:bottom w:val="single" w:sz="4" w:space="1" w:color="auto"/>
          <w:right w:val="single" w:sz="4" w:space="4" w:color="auto"/>
        </w:pBdr>
        <w:rPr>
          <w:i/>
          <w:iCs/>
        </w:rPr>
      </w:pPr>
      <w:r w:rsidRPr="00057032">
        <w:rPr>
          <w:i/>
          <w:iCs/>
        </w:rPr>
        <w:t>-</w:t>
      </w:r>
      <w:r w:rsidRPr="00057032">
        <w:rPr>
          <w:i/>
          <w:iCs/>
        </w:rPr>
        <w:tab/>
        <w:t>WT#1: AI/ML cross-domain coordination aspects</w:t>
      </w:r>
    </w:p>
    <w:p w14:paraId="09002AF4" w14:textId="77777777" w:rsidR="00324A06" w:rsidRPr="00057032" w:rsidRDefault="00324A06" w:rsidP="00057032">
      <w:pPr>
        <w:pBdr>
          <w:top w:val="single" w:sz="4" w:space="1" w:color="auto"/>
          <w:left w:val="single" w:sz="4" w:space="4" w:color="auto"/>
          <w:bottom w:val="single" w:sz="4" w:space="1" w:color="auto"/>
          <w:right w:val="single" w:sz="4" w:space="4" w:color="auto"/>
        </w:pBdr>
        <w:rPr>
          <w:i/>
          <w:iCs/>
        </w:rPr>
      </w:pPr>
      <w:r w:rsidRPr="00057032">
        <w:rPr>
          <w:i/>
          <w:iCs/>
        </w:rPr>
        <w:t>-</w:t>
      </w:r>
      <w:r w:rsidRPr="00057032">
        <w:rPr>
          <w:i/>
          <w:iCs/>
        </w:rPr>
        <w:tab/>
        <w:t xml:space="preserve">Study enhancements to support AI enabled RAN based on conclusions of the RAN study. The WT will discuss whether and how to support the cross domain (i.e. UE, RAN, 5GC, OAM and AF) collaborative AI/ML mechanisms to support the UE, the RAN, the 5GC and the AF for the aspects described by the work tasks below. The WT will also discuss interaction/coordination with RAN to support the AI enabled RAN framework:  </w:t>
      </w:r>
    </w:p>
    <w:p w14:paraId="667C90FB" w14:textId="77777777" w:rsidR="00324A06" w:rsidRPr="00057032" w:rsidRDefault="00324A06" w:rsidP="00057032">
      <w:pPr>
        <w:pBdr>
          <w:top w:val="single" w:sz="4" w:space="1" w:color="auto"/>
          <w:left w:val="single" w:sz="4" w:space="4" w:color="auto"/>
          <w:bottom w:val="single" w:sz="4" w:space="1" w:color="auto"/>
          <w:right w:val="single" w:sz="4" w:space="4" w:color="auto"/>
        </w:pBdr>
        <w:rPr>
          <w:i/>
          <w:iCs/>
        </w:rPr>
      </w:pPr>
      <w:r w:rsidRPr="00057032">
        <w:rPr>
          <w:i/>
          <w:iCs/>
        </w:rPr>
        <w:t>-</w:t>
      </w:r>
      <w:r w:rsidRPr="00057032">
        <w:rPr>
          <w:i/>
          <w:iCs/>
        </w:rPr>
        <w:tab/>
        <w:t>WT1.1 – Study enhancements to UE data collection framework. Study whether and how to enhance UE data collection framework to meet requirements for RAN AI support for air interface operation (for RAN). This includes identifying what benefit can be achieved from enhanced UE data collection for 5GC, and the potential impacts on the 5G framework, including potential enhancements to policy control. Regarding the radio related data collected from UE or RAN, e.g, channel status information and beam information, the WT will also discuss the data leakage from the operator's domain which should be avoided.</w:t>
      </w:r>
    </w:p>
    <w:p w14:paraId="53D2CBD1" w14:textId="77777777" w:rsidR="00324A06" w:rsidRPr="00057032" w:rsidRDefault="00324A06" w:rsidP="00057032">
      <w:pPr>
        <w:pBdr>
          <w:top w:val="single" w:sz="4" w:space="1" w:color="auto"/>
          <w:left w:val="single" w:sz="4" w:space="4" w:color="auto"/>
          <w:bottom w:val="single" w:sz="4" w:space="1" w:color="auto"/>
          <w:right w:val="single" w:sz="4" w:space="4" w:color="auto"/>
        </w:pBdr>
        <w:rPr>
          <w:i/>
          <w:iCs/>
        </w:rPr>
      </w:pPr>
      <w:r w:rsidRPr="00057032">
        <w:rPr>
          <w:i/>
          <w:iCs/>
        </w:rPr>
        <w:t>-</w:t>
      </w:r>
      <w:r w:rsidRPr="00057032">
        <w:rPr>
          <w:i/>
          <w:iCs/>
        </w:rPr>
        <w:tab/>
        <w:t>WT1.2 – Study 5GC support for AI/ML model and information sharing with the UE. Study whether (and how) to support model transfer/delivery to the UE according to RAN1/RAN2 considerations, including potential enhancements to policy control. Whether and what entities or functions transfer the AI/ML model or information to the UE will be studied as part of the work. This WT will also discuss the data leakage from the operator's domain which should be avoided.</w:t>
      </w:r>
    </w:p>
    <w:p w14:paraId="58E1FA93" w14:textId="77777777" w:rsidR="00324A06" w:rsidRPr="00057032" w:rsidRDefault="00324A06" w:rsidP="00057032">
      <w:pPr>
        <w:pBdr>
          <w:top w:val="single" w:sz="4" w:space="1" w:color="auto"/>
          <w:left w:val="single" w:sz="4" w:space="4" w:color="auto"/>
          <w:bottom w:val="single" w:sz="4" w:space="1" w:color="auto"/>
          <w:right w:val="single" w:sz="4" w:space="4" w:color="auto"/>
        </w:pBdr>
        <w:rPr>
          <w:i/>
          <w:iCs/>
        </w:rPr>
      </w:pPr>
      <w:r w:rsidRPr="00057032">
        <w:rPr>
          <w:i/>
          <w:iCs/>
        </w:rPr>
        <w:t>-</w:t>
      </w:r>
      <w:r w:rsidRPr="00057032">
        <w:rPr>
          <w:i/>
          <w:iCs/>
        </w:rPr>
        <w:tab/>
        <w:t xml:space="preserve">WT1.3: Study whether and how to support the alignment of model identification and model management between SA2 and RAN. Work will be based on the possible requirements defined by RAN1 and RAN2. </w:t>
      </w:r>
    </w:p>
    <w:p w14:paraId="7056B796" w14:textId="77777777" w:rsidR="00324A06" w:rsidRPr="00057032" w:rsidRDefault="00324A06" w:rsidP="00057032">
      <w:pPr>
        <w:pBdr>
          <w:top w:val="single" w:sz="4" w:space="1" w:color="auto"/>
          <w:left w:val="single" w:sz="4" w:space="4" w:color="auto"/>
          <w:bottom w:val="single" w:sz="4" w:space="1" w:color="auto"/>
          <w:right w:val="single" w:sz="4" w:space="4" w:color="auto"/>
        </w:pBdr>
        <w:rPr>
          <w:i/>
          <w:iCs/>
        </w:rPr>
      </w:pPr>
      <w:r w:rsidRPr="00057032">
        <w:rPr>
          <w:i/>
          <w:iCs/>
        </w:rPr>
        <w:t>-</w:t>
      </w:r>
      <w:r w:rsidRPr="00057032">
        <w:rPr>
          <w:i/>
          <w:iCs/>
        </w:rPr>
        <w:tab/>
        <w:t xml:space="preserve">WT1.4: Study whether and how to support interaction/coordination with RAN3 to support the AI enabled NG-RAN framework (i.e. AI/ML for NG-RAN in Rel-18). Work will be based on possible requirements from RAN3. </w:t>
      </w:r>
    </w:p>
    <w:p w14:paraId="49CDDBB2" w14:textId="77777777" w:rsidR="00324A06" w:rsidRPr="00057032" w:rsidRDefault="00324A06" w:rsidP="00057032">
      <w:pPr>
        <w:pBdr>
          <w:top w:val="single" w:sz="4" w:space="1" w:color="auto"/>
          <w:left w:val="single" w:sz="4" w:space="4" w:color="auto"/>
          <w:bottom w:val="single" w:sz="4" w:space="1" w:color="auto"/>
          <w:right w:val="single" w:sz="4" w:space="4" w:color="auto"/>
        </w:pBdr>
        <w:rPr>
          <w:i/>
          <w:iCs/>
        </w:rPr>
      </w:pPr>
      <w:r w:rsidRPr="00057032">
        <w:rPr>
          <w:i/>
          <w:iCs/>
        </w:rPr>
        <w:t>-</w:t>
      </w:r>
      <w:r w:rsidRPr="00057032">
        <w:rPr>
          <w:i/>
          <w:iCs/>
        </w:rPr>
        <w:tab/>
        <w:t>WT1.5: Study whether and how to consider enhancements to LCS to support AI/ML based Positioning.</w:t>
      </w:r>
    </w:p>
    <w:p w14:paraId="79720C35" w14:textId="77777777" w:rsidR="00324A06" w:rsidRPr="00057032" w:rsidRDefault="00324A06" w:rsidP="00057032">
      <w:pPr>
        <w:pBdr>
          <w:top w:val="single" w:sz="4" w:space="1" w:color="auto"/>
          <w:left w:val="single" w:sz="4" w:space="4" w:color="auto"/>
          <w:bottom w:val="single" w:sz="4" w:space="1" w:color="auto"/>
          <w:right w:val="single" w:sz="4" w:space="4" w:color="auto"/>
        </w:pBdr>
        <w:rPr>
          <w:i/>
          <w:iCs/>
        </w:rPr>
      </w:pPr>
      <w:r w:rsidRPr="00057032">
        <w:rPr>
          <w:i/>
          <w:iCs/>
        </w:rPr>
        <w:t>NOTE A: The work will not modify the architectural principle that a service-based architecture only applies for 5GC.</w:t>
      </w:r>
    </w:p>
    <w:p w14:paraId="274B5793" w14:textId="77777777" w:rsidR="00324A06" w:rsidRPr="00057032" w:rsidRDefault="00324A06" w:rsidP="00057032">
      <w:pPr>
        <w:pBdr>
          <w:top w:val="single" w:sz="4" w:space="1" w:color="auto"/>
          <w:left w:val="single" w:sz="4" w:space="4" w:color="auto"/>
          <w:bottom w:val="single" w:sz="4" w:space="1" w:color="auto"/>
          <w:right w:val="single" w:sz="4" w:space="4" w:color="auto"/>
        </w:pBdr>
        <w:rPr>
          <w:i/>
          <w:iCs/>
        </w:rPr>
      </w:pPr>
      <w:r w:rsidRPr="00057032">
        <w:rPr>
          <w:i/>
          <w:iCs/>
        </w:rPr>
        <w:t xml:space="preserve">NOTE B: </w:t>
      </w:r>
      <w:r w:rsidRPr="00057032">
        <w:rPr>
          <w:i/>
          <w:iCs/>
          <w:highlight w:val="yellow"/>
        </w:rPr>
        <w:t>Whether SA2 will study WT1 and the content of WT1 will depend on and follow RAN study and conclusions. WT1 and associated TUs will be revised to align to RAN study conclusions, when RAN reaches such conclusions.</w:t>
      </w:r>
      <w:r w:rsidRPr="00057032">
        <w:rPr>
          <w:i/>
          <w:iCs/>
        </w:rPr>
        <w:t xml:space="preserve"> </w:t>
      </w:r>
    </w:p>
    <w:p w14:paraId="106B61DF" w14:textId="77777777" w:rsidR="00324A06" w:rsidRPr="00057032" w:rsidRDefault="00324A06" w:rsidP="00057032">
      <w:pPr>
        <w:pBdr>
          <w:top w:val="single" w:sz="4" w:space="1" w:color="auto"/>
          <w:left w:val="single" w:sz="4" w:space="4" w:color="auto"/>
          <w:bottom w:val="single" w:sz="4" w:space="1" w:color="auto"/>
          <w:right w:val="single" w:sz="4" w:space="4" w:color="auto"/>
        </w:pBdr>
        <w:rPr>
          <w:i/>
          <w:iCs/>
        </w:rPr>
      </w:pPr>
      <w:r w:rsidRPr="00057032">
        <w:rPr>
          <w:i/>
          <w:iCs/>
        </w:rPr>
        <w:t>NOTE C: Further alignment with SA5 for the AI/ML Functional framework may be required.</w:t>
      </w:r>
    </w:p>
    <w:p w14:paraId="029655B9" w14:textId="77777777" w:rsidR="00324A06" w:rsidRPr="00057032" w:rsidRDefault="00324A06" w:rsidP="00057032">
      <w:pPr>
        <w:pBdr>
          <w:top w:val="single" w:sz="4" w:space="1" w:color="auto"/>
          <w:left w:val="single" w:sz="4" w:space="4" w:color="auto"/>
          <w:bottom w:val="single" w:sz="4" w:space="1" w:color="auto"/>
          <w:right w:val="single" w:sz="4" w:space="4" w:color="auto"/>
        </w:pBdr>
        <w:rPr>
          <w:i/>
          <w:iCs/>
        </w:rPr>
      </w:pPr>
      <w:r w:rsidRPr="00057032">
        <w:rPr>
          <w:i/>
          <w:iCs/>
        </w:rPr>
        <w:t>NOTE D: security aspects are in the scope of SA3, however architectural aspects related to security enhancements will be discussed in this WT.</w:t>
      </w:r>
    </w:p>
    <w:p w14:paraId="5C63460A" w14:textId="77777777" w:rsidR="00324A06" w:rsidRPr="00057032" w:rsidRDefault="00324A06" w:rsidP="00057032">
      <w:pPr>
        <w:pBdr>
          <w:top w:val="single" w:sz="4" w:space="1" w:color="auto"/>
          <w:left w:val="single" w:sz="4" w:space="4" w:color="auto"/>
          <w:bottom w:val="single" w:sz="4" w:space="1" w:color="auto"/>
          <w:right w:val="single" w:sz="4" w:space="4" w:color="auto"/>
        </w:pBdr>
        <w:rPr>
          <w:i/>
          <w:iCs/>
        </w:rPr>
      </w:pPr>
      <w:r w:rsidRPr="00057032">
        <w:rPr>
          <w:i/>
          <w:iCs/>
        </w:rPr>
        <w:t>NOTE E: The model management will follow the framework as defined by RAN.</w:t>
      </w:r>
    </w:p>
    <w:p w14:paraId="242C506E" w14:textId="77777777" w:rsidR="005E33F0" w:rsidRDefault="005E33F0" w:rsidP="001E5D23"/>
    <w:p w14:paraId="19AEA4CA" w14:textId="32CBA20F" w:rsidR="005E33F0" w:rsidRDefault="005E33F0" w:rsidP="001E5D23">
      <w:r>
        <w:t>As highlighted in Note B, the entire WT#1 depends on RAN study conclusions.</w:t>
      </w:r>
    </w:p>
    <w:p w14:paraId="186CF3BC" w14:textId="5032D38F" w:rsidR="005E33F0" w:rsidRDefault="005E33F0" w:rsidP="001E5D23">
      <w:r>
        <w:lastRenderedPageBreak/>
        <w:t xml:space="preserve">SA2 has sent the outgoing LS </w:t>
      </w:r>
      <w:hyperlink r:id="rId14" w:history="1">
        <w:r w:rsidRPr="004B2D84">
          <w:rPr>
            <w:rStyle w:val="Hyperlink"/>
            <w:rFonts w:eastAsia="Arial" w:cs="Arial"/>
            <w:bCs/>
            <w:sz w:val="16"/>
            <w:szCs w:val="16"/>
          </w:rPr>
          <w:t>S2-2311921</w:t>
        </w:r>
      </w:hyperlink>
      <w:r>
        <w:rPr>
          <w:rStyle w:val="Hyperlink"/>
          <w:rFonts w:eastAsia="Arial" w:cs="Arial"/>
          <w:bCs/>
          <w:sz w:val="16"/>
          <w:szCs w:val="16"/>
        </w:rPr>
        <w:t xml:space="preserve"> </w:t>
      </w:r>
      <w:r w:rsidRPr="005E33F0">
        <w:t>to RAN groups to request feedback</w:t>
      </w:r>
      <w:r>
        <w:t>, but this LS will only be discussed by those groups in parallel to the present SA2 meeting, and feedback is thus to be expected only late in the week (if at all</w:t>
      </w:r>
      <w:r w:rsidR="00057032">
        <w:t>)</w:t>
      </w:r>
      <w:r w:rsidR="00057032" w:rsidRPr="00057032">
        <w:t xml:space="preserve"> </w:t>
      </w:r>
      <w:r w:rsidR="00057032">
        <w:t>or at SA plenary</w:t>
      </w:r>
      <w:r>
        <w:t>.</w:t>
      </w:r>
    </w:p>
    <w:p w14:paraId="4CEE01EB" w14:textId="460408D2" w:rsidR="005E33F0" w:rsidRDefault="005E33F0" w:rsidP="001E5D23">
      <w:r>
        <w:t>This contribution aims to summarize related RAN conclusions to enable SA2 to have a meaningful discussion of possible WT#1 updates before a reply LS is received.</w:t>
      </w:r>
    </w:p>
    <w:p w14:paraId="6782D170" w14:textId="73BF4C65" w:rsidR="00324A06" w:rsidRPr="003078A0" w:rsidRDefault="00324A06" w:rsidP="001E5D23">
      <w:r>
        <w:t xml:space="preserve">This discussion is split into one section </w:t>
      </w:r>
      <w:r w:rsidR="00DB5E13">
        <w:t xml:space="preserve">for </w:t>
      </w:r>
      <w:r>
        <w:t>each sub-WT</w:t>
      </w:r>
      <w:r w:rsidR="00DB5E13">
        <w:t xml:space="preserve"> of</w:t>
      </w:r>
      <w:r>
        <w:t xml:space="preserve"> WT#1 defined in the SA2 SID.</w:t>
      </w:r>
    </w:p>
    <w:p w14:paraId="1CE0DF68" w14:textId="26748872" w:rsidR="00324A06" w:rsidRPr="003078A0" w:rsidRDefault="00324A06" w:rsidP="00324A06">
      <w:pPr>
        <w:pStyle w:val="Heading1"/>
      </w:pPr>
      <w:r w:rsidRPr="003078A0">
        <w:t>2</w:t>
      </w:r>
      <w:r w:rsidRPr="003078A0">
        <w:tab/>
      </w:r>
      <w:r>
        <w:t>Discussion</w:t>
      </w:r>
    </w:p>
    <w:p w14:paraId="79E74AC1" w14:textId="77777777" w:rsidR="00324A06" w:rsidRPr="003078A0" w:rsidRDefault="00324A06" w:rsidP="001E5D23">
      <w:r w:rsidRPr="003078A0">
        <w:t>WT#1 covers aspects of AI/ML LCM that exceed the responsibility of RAN, e.g., between a UE or gNB and 5GC, OAM, or AF.</w:t>
      </w:r>
    </w:p>
    <w:p w14:paraId="392BD43C" w14:textId="77777777" w:rsidR="00324A06" w:rsidRPr="003078A0" w:rsidRDefault="00324A06" w:rsidP="00324A06">
      <w:pPr>
        <w:pStyle w:val="Heading2"/>
      </w:pPr>
      <w:r w:rsidRPr="003078A0">
        <w:t>2.1</w:t>
      </w:r>
      <w:r w:rsidRPr="003078A0">
        <w:tab/>
        <w:t>WT#1.1 Enhancements to UE Data Collection</w:t>
      </w:r>
      <w:r>
        <w:t xml:space="preserve"> Framework</w:t>
      </w:r>
    </w:p>
    <w:p w14:paraId="1BBAC494" w14:textId="72B76261" w:rsidR="00324A06" w:rsidRPr="005E33F0" w:rsidRDefault="00324A06" w:rsidP="001E5D23">
      <w:pPr>
        <w:rPr>
          <w:rStyle w:val="SubtleEmphasis"/>
          <w:i w:val="0"/>
          <w:iCs w:val="0"/>
        </w:rPr>
      </w:pPr>
      <w:r w:rsidRPr="005E33F0">
        <w:rPr>
          <w:rStyle w:val="SubtleEmphasis"/>
          <w:i w:val="0"/>
          <w:iCs w:val="0"/>
        </w:rPr>
        <w:t>RAN2#121 made the following agreement about data collection frameworks to be considered</w:t>
      </w:r>
      <w:r w:rsidR="005E33F0" w:rsidRPr="005E33F0">
        <w:rPr>
          <w:rStyle w:val="SubtleEmphasis"/>
          <w:i w:val="0"/>
          <w:iCs w:val="0"/>
        </w:rPr>
        <w:t xml:space="preserve">, </w:t>
      </w:r>
      <w:hyperlink r:id="rId15" w:history="1">
        <w:r w:rsidR="005E33F0" w:rsidRPr="00AD46D9">
          <w:rPr>
            <w:rStyle w:val="Hyperlink"/>
          </w:rPr>
          <w:t>see chairman´s notes</w:t>
        </w:r>
      </w:hyperlink>
      <w:r w:rsidR="005E33F0" w:rsidRPr="005E33F0">
        <w:rPr>
          <w:rStyle w:val="SubtleEmphasis"/>
          <w:i w:val="0"/>
          <w:iCs w:val="0"/>
        </w:rPr>
        <w:t>.</w:t>
      </w:r>
    </w:p>
    <w:p w14:paraId="67141EFB" w14:textId="77777777" w:rsidR="00324A06" w:rsidRPr="00DA6AD8" w:rsidRDefault="00324A06" w:rsidP="001E5D23">
      <w:pPr>
        <w:pBdr>
          <w:top w:val="single" w:sz="4" w:space="1" w:color="auto"/>
          <w:left w:val="single" w:sz="4" w:space="4" w:color="auto"/>
          <w:bottom w:val="single" w:sz="4" w:space="1" w:color="auto"/>
          <w:right w:val="single" w:sz="4" w:space="4" w:color="auto"/>
        </w:pBdr>
      </w:pPr>
      <w:r w:rsidRPr="00631154">
        <w:rPr>
          <w:rStyle w:val="SubtleEmphasis"/>
        </w:rPr>
        <w:t>Proposal 6</w:t>
      </w:r>
      <w:r w:rsidRPr="00631154">
        <w:rPr>
          <w:rStyle w:val="SubtleEmphasis"/>
        </w:rPr>
        <w:tab/>
      </w:r>
      <w:r>
        <w:rPr>
          <w:rStyle w:val="SubtleEmphasis"/>
        </w:rPr>
        <w:t xml:space="preserve"> </w:t>
      </w:r>
      <w:r w:rsidRPr="00631154">
        <w:rPr>
          <w:rStyle w:val="SubtleEmphasis"/>
        </w:rPr>
        <w:t xml:space="preserve">Consider the following existing frameworks as starting points to be considered for data collection: </w:t>
      </w:r>
      <w:r w:rsidRPr="008A084A">
        <w:rPr>
          <w:rStyle w:val="SubtleEmphasis"/>
          <w:highlight w:val="yellow"/>
        </w:rPr>
        <w:t>SON &amp; MDT, UE assistance information, RRM measurement reports, CSI reporting framework</w:t>
      </w:r>
      <w:r w:rsidRPr="00631154">
        <w:rPr>
          <w:rStyle w:val="SubtleEmphasis"/>
        </w:rPr>
        <w:t>, LPP Provide location information. FFS whether other frameworks should be discussed.</w:t>
      </w:r>
    </w:p>
    <w:p w14:paraId="09F56C63" w14:textId="77777777" w:rsidR="00324A06" w:rsidRPr="001E5D23" w:rsidRDefault="00324A06" w:rsidP="001E5D23">
      <w:pPr>
        <w:rPr>
          <w:u w:val="single"/>
        </w:rPr>
      </w:pPr>
      <w:r w:rsidRPr="001E5D23">
        <w:rPr>
          <w:u w:val="single"/>
        </w:rPr>
        <w:t>Observation 1: No mechanism currently exists to transmit non-standardized radio measurement data collected from UEs to an entity outside of RAN, e.g., an ML model training entity, and from the RAN2 perspective, the collection of standardized measurement data is limited to the collection of RSRP, RSRQ, and UE location.</w:t>
      </w:r>
    </w:p>
    <w:p w14:paraId="274BC657" w14:textId="77777777" w:rsidR="00324A06" w:rsidRPr="001E5D23" w:rsidRDefault="00324A06" w:rsidP="001E5D23">
      <w:pPr>
        <w:rPr>
          <w:u w:val="single"/>
        </w:rPr>
      </w:pPr>
      <w:r w:rsidRPr="001E5D23">
        <w:rPr>
          <w:u w:val="single"/>
        </w:rPr>
        <w:t>Observation 2: The WT#1.1 description covers UE data collection for the purpose of UE-side or NW-side models.</w:t>
      </w:r>
    </w:p>
    <w:p w14:paraId="2104D02C" w14:textId="16231C2A" w:rsidR="00324A06" w:rsidRDefault="00324A06" w:rsidP="001E5D23">
      <w:r w:rsidRPr="0031018B">
        <w:t>RAN2#123bis agreed the following regarding the collection of data for the offline training of NW-side models</w:t>
      </w:r>
      <w:r w:rsidR="005E33F0" w:rsidRPr="005E33F0">
        <w:t xml:space="preserve">, </w:t>
      </w:r>
      <w:hyperlink r:id="rId16" w:history="1">
        <w:r w:rsidR="005E33F0" w:rsidRPr="00AD46D9">
          <w:rPr>
            <w:rStyle w:val="Hyperlink"/>
          </w:rPr>
          <w:t>see chairman´s notes</w:t>
        </w:r>
      </w:hyperlink>
      <w:r w:rsidR="005E33F0" w:rsidRPr="005E33F0">
        <w:t>.</w:t>
      </w:r>
    </w:p>
    <w:p w14:paraId="50B2F649" w14:textId="77777777" w:rsidR="00324A06" w:rsidRPr="001E5D23" w:rsidRDefault="00324A06" w:rsidP="001E5D23">
      <w:pPr>
        <w:pBdr>
          <w:top w:val="single" w:sz="4" w:space="1" w:color="auto"/>
          <w:left w:val="single" w:sz="4" w:space="4" w:color="auto"/>
          <w:bottom w:val="single" w:sz="4" w:space="1" w:color="auto"/>
          <w:right w:val="single" w:sz="4" w:space="4" w:color="auto"/>
        </w:pBdr>
        <w:rPr>
          <w:i/>
          <w:iCs/>
        </w:rPr>
      </w:pPr>
      <w:r w:rsidRPr="001E5D23">
        <w:rPr>
          <w:i/>
          <w:iCs/>
        </w:rPr>
        <w:t>5.</w:t>
      </w:r>
      <w:r w:rsidRPr="001E5D23">
        <w:rPr>
          <w:i/>
          <w:iCs/>
        </w:rPr>
        <w:tab/>
        <w:t>Related to OAM-centric data collection for NW-side model training, RAN2 studies the potential impact at on the MDT for connected mode, taking into account RAN1 further inputs/progress.</w:t>
      </w:r>
    </w:p>
    <w:p w14:paraId="7C9F213D" w14:textId="4E2F0411" w:rsidR="00324A06" w:rsidRPr="001E5D23" w:rsidRDefault="00324A06" w:rsidP="001E5D23">
      <w:pPr>
        <w:rPr>
          <w:u w:val="single"/>
        </w:rPr>
      </w:pPr>
      <w:r w:rsidRPr="001E5D23">
        <w:rPr>
          <w:u w:val="single"/>
        </w:rPr>
        <w:t>Observation</w:t>
      </w:r>
      <w:r w:rsidR="001E5D23" w:rsidRPr="001E5D23">
        <w:rPr>
          <w:u w:val="single"/>
        </w:rPr>
        <w:t xml:space="preserve"> 3</w:t>
      </w:r>
      <w:r w:rsidRPr="001E5D23">
        <w:rPr>
          <w:u w:val="single"/>
        </w:rPr>
        <w:t>: MDT is being studied in RAN2 for the collection of data for CSI feedback enhancement and beam management use cases.</w:t>
      </w:r>
    </w:p>
    <w:p w14:paraId="2C19DD92" w14:textId="68ED4F7F" w:rsidR="00324A06" w:rsidRDefault="00001F4A" w:rsidP="001E5D23">
      <w:hyperlink r:id="rId17" w:history="1">
        <w:r w:rsidR="00324A06" w:rsidRPr="00001F4A">
          <w:rPr>
            <w:rStyle w:val="Hyperlink"/>
          </w:rPr>
          <w:t>RAN2#122 made the following agreement</w:t>
        </w:r>
      </w:hyperlink>
      <w:r w:rsidR="00324A06">
        <w:t xml:space="preserve"> (from the report of [AT122][001][AIML18], </w:t>
      </w:r>
      <w:hyperlink r:id="rId18" w:history="1">
        <w:r w:rsidR="00324A06" w:rsidRPr="00AD46D9">
          <w:rPr>
            <w:rStyle w:val="Hyperlink"/>
          </w:rPr>
          <w:t>R2-2306783</w:t>
        </w:r>
      </w:hyperlink>
      <w:r w:rsidR="00324A06">
        <w:t>) on data collection to limit the scope to data collection in RRC_CONNECTED mode.</w:t>
      </w:r>
    </w:p>
    <w:p w14:paraId="77560214" w14:textId="77777777" w:rsidR="00324A06" w:rsidRPr="001E5D23" w:rsidRDefault="00324A06" w:rsidP="001E5D23">
      <w:pPr>
        <w:pBdr>
          <w:top w:val="single" w:sz="4" w:space="1" w:color="auto"/>
          <w:left w:val="single" w:sz="4" w:space="4" w:color="auto"/>
          <w:bottom w:val="single" w:sz="4" w:space="1" w:color="auto"/>
          <w:right w:val="single" w:sz="4" w:space="4" w:color="auto"/>
        </w:pBdr>
        <w:rPr>
          <w:i/>
          <w:iCs/>
        </w:rPr>
      </w:pPr>
      <w:r w:rsidRPr="001E5D23">
        <w:rPr>
          <w:i/>
          <w:iCs/>
        </w:rPr>
        <w:t>P6a: RAN2 assumes that the analysis/selection of the data collection frameworks should focus on the RRC_CONNECTED state (for both data generation and reporting). Analysis and potential enhancement on the non-connected state can be revisited when needed.</w:t>
      </w:r>
    </w:p>
    <w:p w14:paraId="399AA384" w14:textId="77777777" w:rsidR="00324A06" w:rsidRPr="001E5D23" w:rsidRDefault="00324A06" w:rsidP="001E5D23">
      <w:pPr>
        <w:rPr>
          <w:rStyle w:val="SubtleEmphasis"/>
          <w:i w:val="0"/>
          <w:iCs w:val="0"/>
          <w:u w:val="single"/>
        </w:rPr>
      </w:pPr>
      <w:r w:rsidRPr="001E5D23">
        <w:rPr>
          <w:rStyle w:val="SubtleEmphasis"/>
          <w:i w:val="0"/>
          <w:iCs w:val="0"/>
          <w:u w:val="single"/>
        </w:rPr>
        <w:t>Observation 4: RAN2 assumes that the analysis/selection of the data collection frameworks should focus on the RRC_CONNECTED state (for both data generation and reporting).</w:t>
      </w:r>
    </w:p>
    <w:p w14:paraId="7C7FC84E" w14:textId="6A766A0C" w:rsidR="00324A06" w:rsidRPr="00B57B4B" w:rsidRDefault="00001F4A" w:rsidP="001E5D23">
      <w:pPr>
        <w:rPr>
          <w:rStyle w:val="SubtleEmphasis"/>
          <w:i w:val="0"/>
          <w:iCs w:val="0"/>
        </w:rPr>
      </w:pPr>
      <w:hyperlink r:id="rId19" w:history="1">
        <w:r w:rsidR="00324A06" w:rsidRPr="00B57B4B">
          <w:rPr>
            <w:rStyle w:val="Hyperlink"/>
          </w:rPr>
          <w:t>RAN2#123 agreed to propo</w:t>
        </w:r>
        <w:r w:rsidR="00324A06" w:rsidRPr="00B57B4B">
          <w:rPr>
            <w:rStyle w:val="Hyperlink"/>
          </w:rPr>
          <w:t>s</w:t>
        </w:r>
        <w:r w:rsidR="00324A06" w:rsidRPr="00B57B4B">
          <w:rPr>
            <w:rStyle w:val="Hyperlink"/>
          </w:rPr>
          <w:t>als 1 – 3</w:t>
        </w:r>
      </w:hyperlink>
      <w:r w:rsidR="00324A06" w:rsidRPr="00B57B4B">
        <w:rPr>
          <w:rStyle w:val="SubtleEmphasis"/>
        </w:rPr>
        <w:t xml:space="preserve"> </w:t>
      </w:r>
      <w:r w:rsidR="00324A06" w:rsidRPr="00B57B4B">
        <w:rPr>
          <w:rStyle w:val="SubtleEmphasis"/>
          <w:i w:val="0"/>
          <w:iCs w:val="0"/>
        </w:rPr>
        <w:t>from</w:t>
      </w:r>
      <w:r w:rsidR="00324A06" w:rsidRPr="00B57B4B">
        <w:rPr>
          <w:rStyle w:val="SubtleEmphasis"/>
        </w:rPr>
        <w:t xml:space="preserve"> </w:t>
      </w:r>
      <w:hyperlink r:id="rId20" w:history="1">
        <w:r w:rsidR="00324A06" w:rsidRPr="00B57B4B">
          <w:rPr>
            <w:rStyle w:val="Hyperlink"/>
          </w:rPr>
          <w:t>R2-2308286</w:t>
        </w:r>
      </w:hyperlink>
      <w:r w:rsidR="00324A06" w:rsidRPr="00B57B4B">
        <w:rPr>
          <w:rStyle w:val="SubtleEmphasis"/>
        </w:rPr>
        <w:t>,</w:t>
      </w:r>
      <w:r w:rsidR="00324A06" w:rsidRPr="00B57B4B">
        <w:rPr>
          <w:rStyle w:val="SubtleEmphasis"/>
          <w:i w:val="0"/>
          <w:iCs w:val="0"/>
        </w:rPr>
        <w:t xml:space="preserve"> “Report of [Post122][060][AIML] Mapping of functions to physical entities (CMCC)”, which were associated with entity mapping tables for CSI </w:t>
      </w:r>
      <w:r w:rsidR="001C3931">
        <w:t xml:space="preserve">(Channel State Information) </w:t>
      </w:r>
      <w:r w:rsidR="00324A06" w:rsidRPr="00B57B4B">
        <w:rPr>
          <w:rStyle w:val="SubtleEmphasis"/>
          <w:i w:val="0"/>
          <w:iCs w:val="0"/>
        </w:rPr>
        <w:t>compression with a two-sided model, CSI prediction and beam management with a UE-side model, and beam management with a NW-side model. Ignoring FFS items, the following entity mappings were agreed for the data collection part of model training, which is assumed to be offline training.</w:t>
      </w:r>
    </w:p>
    <w:tbl>
      <w:tblPr>
        <w:tblStyle w:val="TableGrid"/>
        <w:tblW w:w="0" w:type="auto"/>
        <w:tblLook w:val="04A0" w:firstRow="1" w:lastRow="0" w:firstColumn="1" w:lastColumn="0" w:noHBand="0" w:noVBand="1"/>
      </w:tblPr>
      <w:tblGrid>
        <w:gridCol w:w="5096"/>
        <w:gridCol w:w="4532"/>
      </w:tblGrid>
      <w:tr w:rsidR="00324A06" w14:paraId="03CCE2B4" w14:textId="77777777" w:rsidTr="009E4867">
        <w:tc>
          <w:tcPr>
            <w:tcW w:w="5098" w:type="dxa"/>
          </w:tcPr>
          <w:p w14:paraId="4D3451DF" w14:textId="77777777" w:rsidR="00324A06" w:rsidRDefault="00324A06" w:rsidP="001E5D23">
            <w:r>
              <w:t>Use Case</w:t>
            </w:r>
          </w:p>
        </w:tc>
        <w:tc>
          <w:tcPr>
            <w:tcW w:w="4533" w:type="dxa"/>
          </w:tcPr>
          <w:p w14:paraId="6B35A376" w14:textId="77777777" w:rsidR="00324A06" w:rsidRDefault="00324A06" w:rsidP="001E5D23">
            <w:r>
              <w:t>Mapped Entities</w:t>
            </w:r>
          </w:p>
        </w:tc>
      </w:tr>
      <w:tr w:rsidR="00324A06" w14:paraId="3DE4849C" w14:textId="77777777" w:rsidTr="009E4867">
        <w:tc>
          <w:tcPr>
            <w:tcW w:w="5098" w:type="dxa"/>
          </w:tcPr>
          <w:p w14:paraId="6621B82E" w14:textId="1B7B764F" w:rsidR="00324A06" w:rsidRDefault="00324A06" w:rsidP="001E5D23">
            <w:r>
              <w:t>CSI compression with two-sided model</w:t>
            </w:r>
          </w:p>
        </w:tc>
        <w:tc>
          <w:tcPr>
            <w:tcW w:w="4533" w:type="dxa"/>
          </w:tcPr>
          <w:p w14:paraId="36A39DAB" w14:textId="77777777" w:rsidR="00324A06" w:rsidRDefault="00324A06" w:rsidP="001E5D23">
            <w:r>
              <w:t>gNB, OAM, OTT server, UE</w:t>
            </w:r>
          </w:p>
        </w:tc>
      </w:tr>
      <w:tr w:rsidR="00324A06" w14:paraId="5344DEDE" w14:textId="77777777" w:rsidTr="009E4867">
        <w:tc>
          <w:tcPr>
            <w:tcW w:w="5098" w:type="dxa"/>
          </w:tcPr>
          <w:p w14:paraId="02C02633" w14:textId="77777777" w:rsidR="00324A06" w:rsidRDefault="00324A06" w:rsidP="001E5D23">
            <w:r>
              <w:t>Beam management with UE-side model</w:t>
            </w:r>
          </w:p>
        </w:tc>
        <w:tc>
          <w:tcPr>
            <w:tcW w:w="4533" w:type="dxa"/>
          </w:tcPr>
          <w:p w14:paraId="2086179E" w14:textId="77777777" w:rsidR="00324A06" w:rsidRDefault="00324A06" w:rsidP="001E5D23">
            <w:r>
              <w:t>OTT server, UE</w:t>
            </w:r>
          </w:p>
        </w:tc>
      </w:tr>
      <w:tr w:rsidR="00324A06" w14:paraId="4593321A" w14:textId="77777777" w:rsidTr="009E4867">
        <w:tc>
          <w:tcPr>
            <w:tcW w:w="5098" w:type="dxa"/>
          </w:tcPr>
          <w:p w14:paraId="1426CCA8" w14:textId="77777777" w:rsidR="00324A06" w:rsidRDefault="00324A06" w:rsidP="001E5D23">
            <w:r>
              <w:t>Beam management with NW-side model</w:t>
            </w:r>
          </w:p>
        </w:tc>
        <w:tc>
          <w:tcPr>
            <w:tcW w:w="4533" w:type="dxa"/>
          </w:tcPr>
          <w:p w14:paraId="2F8612FD" w14:textId="77777777" w:rsidR="00324A06" w:rsidRDefault="00324A06" w:rsidP="001E5D23">
            <w:r>
              <w:t>gNB, OAM</w:t>
            </w:r>
          </w:p>
        </w:tc>
      </w:tr>
    </w:tbl>
    <w:p w14:paraId="3AF5E025" w14:textId="77777777" w:rsidR="00324A06" w:rsidRDefault="00324A06" w:rsidP="001E5D23"/>
    <w:p w14:paraId="1B0C2588" w14:textId="77777777" w:rsidR="00324A06" w:rsidRPr="0074444D" w:rsidRDefault="00324A06" w:rsidP="001E5D23">
      <w:pPr>
        <w:rPr>
          <w:u w:val="single"/>
        </w:rPr>
      </w:pPr>
      <w:r w:rsidRPr="0074444D">
        <w:rPr>
          <w:u w:val="single"/>
        </w:rPr>
        <w:t>Observation 5: The combined set of agreed termination entities for data collection for AIML-enabled CSI enhancement and beam management enhancement consists of gNB, OAM, OTT server, and UE. Of these, support for data collection at the OAM and OTT server could be relevant to SA2.</w:t>
      </w:r>
    </w:p>
    <w:p w14:paraId="3C08994A" w14:textId="6F212AAF" w:rsidR="00324A06" w:rsidRPr="00087AE6" w:rsidRDefault="00001F4A" w:rsidP="001E5D23">
      <w:hyperlink r:id="rId21" w:history="1">
        <w:r w:rsidR="00324A06" w:rsidRPr="00001F4A">
          <w:rPr>
            <w:rStyle w:val="Hyperlink"/>
          </w:rPr>
          <w:t>RAN2#123bis agreed</w:t>
        </w:r>
      </w:hyperlink>
      <w:r w:rsidR="00324A06" w:rsidRPr="00087AE6">
        <w:t xml:space="preserve"> on the following principles for data collection for </w:t>
      </w:r>
      <w:r w:rsidR="00324A06">
        <w:t xml:space="preserve">the </w:t>
      </w:r>
      <w:r w:rsidR="00324A06" w:rsidRPr="00087AE6">
        <w:t>offline training of NW-side models.</w:t>
      </w:r>
    </w:p>
    <w:p w14:paraId="30ED7F47" w14:textId="77777777" w:rsidR="00324A06" w:rsidRPr="001E5D23" w:rsidRDefault="00324A06" w:rsidP="001E5D23">
      <w:pPr>
        <w:pStyle w:val="ListParagraph"/>
        <w:numPr>
          <w:ilvl w:val="0"/>
          <w:numId w:val="18"/>
        </w:numPr>
        <w:pBdr>
          <w:top w:val="single" w:sz="4" w:space="1" w:color="auto"/>
          <w:left w:val="single" w:sz="4" w:space="4" w:color="auto"/>
          <w:bottom w:val="single" w:sz="4" w:space="1" w:color="auto"/>
          <w:right w:val="single" w:sz="4" w:space="4" w:color="auto"/>
        </w:pBdr>
        <w:rPr>
          <w:i/>
          <w:iCs/>
        </w:rPr>
      </w:pPr>
      <w:r w:rsidRPr="001E5D23">
        <w:rPr>
          <w:i/>
          <w:iCs/>
        </w:rPr>
        <w:lastRenderedPageBreak/>
        <w:t>logging is supported</w:t>
      </w:r>
    </w:p>
    <w:p w14:paraId="2238A701" w14:textId="77777777" w:rsidR="00324A06" w:rsidRPr="001E5D23" w:rsidRDefault="00324A06" w:rsidP="001E5D23">
      <w:pPr>
        <w:pStyle w:val="ListParagraph"/>
        <w:numPr>
          <w:ilvl w:val="0"/>
          <w:numId w:val="18"/>
        </w:numPr>
        <w:pBdr>
          <w:top w:val="single" w:sz="4" w:space="1" w:color="auto"/>
          <w:left w:val="single" w:sz="4" w:space="4" w:color="auto"/>
          <w:bottom w:val="single" w:sz="4" w:space="1" w:color="auto"/>
          <w:right w:val="single" w:sz="4" w:space="4" w:color="auto"/>
        </w:pBdr>
        <w:rPr>
          <w:i/>
          <w:iCs/>
        </w:rPr>
      </w:pPr>
      <w:r w:rsidRPr="001E5D23">
        <w:rPr>
          <w:i/>
          <w:iCs/>
        </w:rPr>
        <w:t xml:space="preserve">periodic, event based reporting, on demand report </w:t>
      </w:r>
    </w:p>
    <w:p w14:paraId="726B8D87" w14:textId="77777777" w:rsidR="00324A06" w:rsidRPr="001E5D23" w:rsidRDefault="00324A06" w:rsidP="001E5D23">
      <w:pPr>
        <w:pStyle w:val="ListParagraph"/>
        <w:numPr>
          <w:ilvl w:val="0"/>
          <w:numId w:val="18"/>
        </w:numPr>
        <w:pBdr>
          <w:top w:val="single" w:sz="4" w:space="1" w:color="auto"/>
          <w:left w:val="single" w:sz="4" w:space="4" w:color="auto"/>
          <w:bottom w:val="single" w:sz="4" w:space="1" w:color="auto"/>
          <w:right w:val="single" w:sz="4" w:space="4" w:color="auto"/>
        </w:pBdr>
        <w:rPr>
          <w:i/>
          <w:iCs/>
        </w:rPr>
      </w:pPr>
      <w:r w:rsidRPr="001E5D23">
        <w:rPr>
          <w:i/>
          <w:iCs/>
        </w:rPr>
        <w:t>The UE memory, processing power, energy consumption, signalling overhead should be taken into account</w:t>
      </w:r>
    </w:p>
    <w:p w14:paraId="23216EC7" w14:textId="77777777" w:rsidR="00324A06" w:rsidRDefault="00324A06" w:rsidP="001E5D23">
      <w:r>
        <w:t>At least the first and second bullets is relevant to the SA2 work.</w:t>
      </w:r>
    </w:p>
    <w:p w14:paraId="54A39026" w14:textId="77777777" w:rsidR="00324A06" w:rsidRPr="0074444D" w:rsidRDefault="00324A06" w:rsidP="001E5D23">
      <w:pPr>
        <w:rPr>
          <w:u w:val="single"/>
        </w:rPr>
      </w:pPr>
      <w:r w:rsidRPr="0074444D">
        <w:rPr>
          <w:u w:val="single"/>
        </w:rPr>
        <w:t>Observation 6: RAN2 agreed to support periodic, event-based reporting, and on-demand report for data collection for the offline training of NW-side models.</w:t>
      </w:r>
    </w:p>
    <w:p w14:paraId="21DDE310" w14:textId="61CC81E7" w:rsidR="00324A06" w:rsidRDefault="00324A06" w:rsidP="001E5D23">
      <w:r>
        <w:t xml:space="preserve">The </w:t>
      </w:r>
      <w:hyperlink r:id="rId22" w:history="1">
        <w:r w:rsidRPr="00001F4A">
          <w:rPr>
            <w:rStyle w:val="Hyperlink"/>
          </w:rPr>
          <w:t>draft T</w:t>
        </w:r>
        <w:r w:rsidRPr="00001F4A">
          <w:rPr>
            <w:rStyle w:val="Hyperlink"/>
          </w:rPr>
          <w:t>R</w:t>
        </w:r>
        <w:r w:rsidRPr="00001F4A">
          <w:rPr>
            <w:rStyle w:val="Hyperlink"/>
          </w:rPr>
          <w:t xml:space="preserve"> 38.843</w:t>
        </w:r>
      </w:hyperlink>
      <w:r>
        <w:t xml:space="preserve"> states the following about UE-side data collection for CSI feedback enhancement.</w:t>
      </w:r>
    </w:p>
    <w:p w14:paraId="585CADCF" w14:textId="77777777" w:rsidR="00324A06" w:rsidRPr="0074444D" w:rsidRDefault="00324A06" w:rsidP="0074444D">
      <w:pPr>
        <w:pBdr>
          <w:top w:val="single" w:sz="4" w:space="1" w:color="auto"/>
          <w:left w:val="single" w:sz="4" w:space="4" w:color="auto"/>
          <w:bottom w:val="single" w:sz="4" w:space="1" w:color="auto"/>
          <w:right w:val="single" w:sz="4" w:space="4" w:color="auto"/>
        </w:pBdr>
        <w:rPr>
          <w:i/>
          <w:iCs/>
        </w:rPr>
      </w:pPr>
      <w:r w:rsidRPr="0074444D">
        <w:rPr>
          <w:i/>
          <w:iCs/>
        </w:rPr>
        <w:t>- Assistance information for UE data collection for categorizing the data in forms of ID for the purpose of differentiating characteristics of data due to specific configuration, scenarios, site etc.</w:t>
      </w:r>
    </w:p>
    <w:p w14:paraId="7684C599" w14:textId="77777777" w:rsidR="00324A06" w:rsidRPr="0074444D" w:rsidRDefault="00324A06" w:rsidP="0074444D">
      <w:pPr>
        <w:pBdr>
          <w:top w:val="single" w:sz="4" w:space="1" w:color="auto"/>
          <w:left w:val="single" w:sz="4" w:space="4" w:color="auto"/>
          <w:bottom w:val="single" w:sz="4" w:space="1" w:color="auto"/>
          <w:right w:val="single" w:sz="4" w:space="4" w:color="auto"/>
        </w:pBdr>
        <w:rPr>
          <w:i/>
          <w:iCs/>
        </w:rPr>
      </w:pPr>
      <w:r w:rsidRPr="0074444D">
        <w:rPr>
          <w:i/>
          <w:iCs/>
        </w:rPr>
        <w:t>-The provision of assistance information needs to consider feasibility of disclosing proprietary information to the other side.</w:t>
      </w:r>
    </w:p>
    <w:p w14:paraId="28BE7EAA" w14:textId="77777777" w:rsidR="001C3931" w:rsidRDefault="001C3931" w:rsidP="001E5D23"/>
    <w:p w14:paraId="44FB964D" w14:textId="376B418D" w:rsidR="00001F4A" w:rsidRPr="0074444D" w:rsidRDefault="00324A06" w:rsidP="001E5D23">
      <w:pPr>
        <w:rPr>
          <w:b/>
          <w:bCs/>
        </w:rPr>
      </w:pPr>
      <w:r w:rsidRPr="0074444D">
        <w:rPr>
          <w:b/>
          <w:bCs/>
        </w:rPr>
        <w:t>Proposal 1: WT#1.1</w:t>
      </w:r>
      <w:r w:rsidR="00001F4A" w:rsidRPr="0074444D">
        <w:rPr>
          <w:b/>
          <w:bCs/>
        </w:rPr>
        <w:t xml:space="preserve"> is required</w:t>
      </w:r>
      <w:r w:rsidR="00B57B4B" w:rsidRPr="0074444D">
        <w:rPr>
          <w:b/>
          <w:bCs/>
        </w:rPr>
        <w:t xml:space="preserve"> by RAN conclusions</w:t>
      </w:r>
      <w:r w:rsidR="00001F4A" w:rsidRPr="0074444D">
        <w:rPr>
          <w:b/>
          <w:bCs/>
        </w:rPr>
        <w:t>.</w:t>
      </w:r>
    </w:p>
    <w:p w14:paraId="61C74C87" w14:textId="591AABE8" w:rsidR="00324A06" w:rsidRPr="0074444D" w:rsidRDefault="00001F4A" w:rsidP="001E5D23">
      <w:pPr>
        <w:rPr>
          <w:b/>
          <w:bCs/>
        </w:rPr>
      </w:pPr>
      <w:r w:rsidRPr="0074444D">
        <w:rPr>
          <w:b/>
          <w:bCs/>
        </w:rPr>
        <w:t>D</w:t>
      </w:r>
      <w:r w:rsidR="00324A06" w:rsidRPr="0074444D">
        <w:rPr>
          <w:b/>
          <w:bCs/>
        </w:rPr>
        <w:t>ata collection for offline training for the CSI feedback enhancement and beam management use cases should focus on RRC_CONNECTED state, support periodic, event-based reporting, and on-demand reporting, support the collection of standardized and non-standardized datatypes, and should support data collection to terminate at the OAM and an OTT server.</w:t>
      </w:r>
      <w:r w:rsidR="00B57B4B" w:rsidRPr="0074444D">
        <w:rPr>
          <w:b/>
          <w:bCs/>
        </w:rPr>
        <w:t xml:space="preserve"> Coordination with SA5 is required for OAM aspects.</w:t>
      </w:r>
    </w:p>
    <w:p w14:paraId="4B9616AE" w14:textId="77777777" w:rsidR="00B57B4B" w:rsidRPr="00ED497B" w:rsidRDefault="00B57B4B" w:rsidP="001E5D23"/>
    <w:p w14:paraId="35CFD48C" w14:textId="77777777" w:rsidR="00324A06" w:rsidRPr="003078A0" w:rsidRDefault="00324A06" w:rsidP="00324A06">
      <w:pPr>
        <w:pStyle w:val="Heading2"/>
      </w:pPr>
      <w:r w:rsidRPr="003078A0">
        <w:t>2.2</w:t>
      </w:r>
      <w:r w:rsidRPr="003078A0">
        <w:tab/>
        <w:t>WT#1.2 Model Transfer/Delivery</w:t>
      </w:r>
    </w:p>
    <w:p w14:paraId="0119E238" w14:textId="77777777" w:rsidR="00324A06" w:rsidRDefault="00324A06" w:rsidP="001E5D23">
      <w:r>
        <w:t>WT#1.2 is covers “AI/ML model and information sharing”, including model transfer/delivery to the UE, policy control, and “whether and what entities or functions transfer the AI/ML model or information to the UE.”</w:t>
      </w:r>
    </w:p>
    <w:p w14:paraId="59082C46" w14:textId="37567CB8" w:rsidR="001C3931" w:rsidRDefault="00324A06" w:rsidP="001E5D23">
      <w:r>
        <w:t xml:space="preserve">The discussion in RAN2 has identified 8 options for model transfer/delivery, including control plane and user plane solutions for RAN, 5GC, and the LMF, and user plane solutions for transfer/delivery from an OTT or OAM. </w:t>
      </w:r>
      <w:hyperlink r:id="rId23" w:history="1">
        <w:r w:rsidR="00B57B4B" w:rsidRPr="00B57B4B">
          <w:rPr>
            <w:rStyle w:val="Hyperlink"/>
          </w:rPr>
          <w:t>draft TR 38.843</w:t>
        </w:r>
      </w:hyperlink>
      <w:r>
        <w:t xml:space="preserve"> </w:t>
      </w:r>
      <w:r w:rsidR="00B57B4B">
        <w:t>contains</w:t>
      </w:r>
      <w:r>
        <w:t xml:space="preserve"> a table comparing these options in the, but </w:t>
      </w:r>
      <w:r w:rsidR="00B57B4B">
        <w:t>no conclusions were reached</w:t>
      </w:r>
      <w:r>
        <w:t>, although it seemed in contributions to RAN2#123bis there was support for removing core network as an option for model transfer/delivery</w:t>
      </w:r>
    </w:p>
    <w:p w14:paraId="350AF9A1" w14:textId="193D3BF0" w:rsidR="001C3931" w:rsidRPr="0074444D" w:rsidRDefault="00324A06" w:rsidP="001E5D23">
      <w:pPr>
        <w:rPr>
          <w:b/>
          <w:bCs/>
        </w:rPr>
      </w:pPr>
      <w:r w:rsidRPr="0074444D">
        <w:rPr>
          <w:b/>
          <w:bCs/>
        </w:rPr>
        <w:t xml:space="preserve">Proposal </w:t>
      </w:r>
      <w:r w:rsidR="00B57B4B" w:rsidRPr="0074444D">
        <w:rPr>
          <w:b/>
          <w:bCs/>
        </w:rPr>
        <w:t>2</w:t>
      </w:r>
      <w:r w:rsidRPr="0074444D">
        <w:rPr>
          <w:b/>
          <w:bCs/>
        </w:rPr>
        <w:t xml:space="preserve">: </w:t>
      </w:r>
      <w:r w:rsidR="00B57B4B" w:rsidRPr="0074444D">
        <w:rPr>
          <w:b/>
          <w:bCs/>
        </w:rPr>
        <w:t>P</w:t>
      </w:r>
      <w:r w:rsidRPr="0074444D">
        <w:rPr>
          <w:b/>
          <w:bCs/>
        </w:rPr>
        <w:t xml:space="preserve">ostpone WT#1.2 </w:t>
      </w:r>
      <w:r w:rsidR="00B57B4B" w:rsidRPr="0074444D">
        <w:rPr>
          <w:b/>
          <w:bCs/>
        </w:rPr>
        <w:t>to wait for more progress in RAN</w:t>
      </w:r>
      <w:r w:rsidR="001C3931" w:rsidRPr="0074444D">
        <w:rPr>
          <w:b/>
          <w:bCs/>
        </w:rPr>
        <w:t>.</w:t>
      </w:r>
    </w:p>
    <w:p w14:paraId="7000E1E8" w14:textId="1A2BA8A6" w:rsidR="00324A06" w:rsidRPr="00810BCA" w:rsidRDefault="00324A06" w:rsidP="001E5D23"/>
    <w:p w14:paraId="6CE7811B" w14:textId="77777777" w:rsidR="00324A06" w:rsidRDefault="00324A06" w:rsidP="00324A06">
      <w:pPr>
        <w:pStyle w:val="Heading2"/>
      </w:pPr>
      <w:r w:rsidRPr="003078A0">
        <w:t>2.3</w:t>
      </w:r>
      <w:r w:rsidRPr="003078A0">
        <w:tab/>
        <w:t>WT#1.3 Model Identification and Model Management</w:t>
      </w:r>
    </w:p>
    <w:p w14:paraId="0850E485" w14:textId="77777777" w:rsidR="00324A06" w:rsidRDefault="00324A06" w:rsidP="001E5D23">
      <w:r>
        <w:t>RAN2 agreements on the model ID have not gone into depth, particularly because the mechanics of model-ID-based and functionality-based LCM have not been finalized.</w:t>
      </w:r>
    </w:p>
    <w:p w14:paraId="225B7199" w14:textId="334AF6D4" w:rsidR="00324A06" w:rsidRDefault="001C3931" w:rsidP="001E5D23">
      <w:hyperlink r:id="rId24" w:history="1">
        <w:r w:rsidR="00324A06" w:rsidRPr="001C3931">
          <w:rPr>
            <w:rStyle w:val="Hyperlink"/>
          </w:rPr>
          <w:t>RAN2#121 agreed</w:t>
        </w:r>
      </w:hyperlink>
      <w:r w:rsidR="00324A06">
        <w:t xml:space="preserve"> on a globally unique model ID.</w:t>
      </w:r>
    </w:p>
    <w:p w14:paraId="2921C5A9" w14:textId="77777777" w:rsidR="00324A06" w:rsidRPr="0074444D" w:rsidRDefault="00324A06" w:rsidP="0074444D">
      <w:pPr>
        <w:pBdr>
          <w:top w:val="single" w:sz="4" w:space="1" w:color="auto"/>
          <w:left w:val="single" w:sz="4" w:space="4" w:color="auto"/>
          <w:bottom w:val="single" w:sz="4" w:space="1" w:color="auto"/>
          <w:right w:val="single" w:sz="4" w:space="4" w:color="auto"/>
        </w:pBdr>
        <w:rPr>
          <w:i/>
          <w:iCs/>
        </w:rPr>
      </w:pPr>
      <w:r w:rsidRPr="0074444D">
        <w:rPr>
          <w:i/>
          <w:iCs/>
        </w:rPr>
        <w:t>RAN2 assumes that Model ID is unique “globally”, e.g. in order to manage test certification each retrained version need to be identified.</w:t>
      </w:r>
    </w:p>
    <w:p w14:paraId="0FA8BE63" w14:textId="60661A37" w:rsidR="00324A06" w:rsidRDefault="0074444D" w:rsidP="001E5D23">
      <w:hyperlink r:id="rId25" w:history="1">
        <w:r w:rsidR="00324A06" w:rsidRPr="0074444D">
          <w:rPr>
            <w:rStyle w:val="Hyperlink"/>
          </w:rPr>
          <w:t>RAN2#121bis agreed</w:t>
        </w:r>
      </w:hyperlink>
      <w:r w:rsidR="00324A06">
        <w:t xml:space="preserve"> using the model ID to identify a transferred/delivered model and discussed two options on how the model ID could be assigned.</w:t>
      </w:r>
    </w:p>
    <w:p w14:paraId="579C9535" w14:textId="77777777" w:rsidR="00324A06" w:rsidRPr="0074444D" w:rsidRDefault="00324A06" w:rsidP="0074444D">
      <w:pPr>
        <w:pBdr>
          <w:top w:val="single" w:sz="4" w:space="1" w:color="auto"/>
          <w:left w:val="single" w:sz="4" w:space="4" w:color="auto"/>
          <w:bottom w:val="single" w:sz="4" w:space="1" w:color="auto"/>
          <w:right w:val="single" w:sz="4" w:space="4" w:color="auto"/>
        </w:pBdr>
        <w:rPr>
          <w:i/>
          <w:iCs/>
        </w:rPr>
      </w:pPr>
      <w:r w:rsidRPr="0074444D">
        <w:rPr>
          <w:i/>
          <w:iCs/>
        </w:rPr>
        <w:t>* Model ID can be used to identify model or models for the following LCM purposes:</w:t>
      </w:r>
    </w:p>
    <w:p w14:paraId="2D1509C4" w14:textId="77777777" w:rsidR="00324A06" w:rsidRPr="0074444D" w:rsidRDefault="00324A06" w:rsidP="0074444D">
      <w:pPr>
        <w:pBdr>
          <w:top w:val="single" w:sz="4" w:space="1" w:color="auto"/>
          <w:left w:val="single" w:sz="4" w:space="4" w:color="auto"/>
          <w:bottom w:val="single" w:sz="4" w:space="1" w:color="auto"/>
          <w:right w:val="single" w:sz="4" w:space="4" w:color="auto"/>
        </w:pBdr>
        <w:rPr>
          <w:i/>
          <w:iCs/>
        </w:rPr>
      </w:pPr>
      <w:r w:rsidRPr="0074444D">
        <w:rPr>
          <w:i/>
          <w:iCs/>
        </w:rPr>
        <w:t>model selection/activation/deactivation/switching (or identification, if that will be supported as a separate step).</w:t>
      </w:r>
    </w:p>
    <w:p w14:paraId="1B24732E" w14:textId="77777777" w:rsidR="00324A06" w:rsidRPr="0074444D" w:rsidRDefault="00324A06" w:rsidP="0074444D">
      <w:pPr>
        <w:pBdr>
          <w:top w:val="single" w:sz="4" w:space="1" w:color="auto"/>
          <w:left w:val="single" w:sz="4" w:space="4" w:color="auto"/>
          <w:bottom w:val="single" w:sz="4" w:space="1" w:color="auto"/>
          <w:right w:val="single" w:sz="4" w:space="4" w:color="auto"/>
        </w:pBdr>
        <w:rPr>
          <w:i/>
          <w:iCs/>
        </w:rPr>
      </w:pPr>
      <w:r w:rsidRPr="0074444D">
        <w:rPr>
          <w:i/>
          <w:iCs/>
        </w:rPr>
        <w:t>(e.g. for so called “model ID based LCM”)</w:t>
      </w:r>
    </w:p>
    <w:p w14:paraId="6063706B" w14:textId="77777777" w:rsidR="00324A06" w:rsidRPr="0074444D" w:rsidRDefault="00324A06" w:rsidP="0074444D">
      <w:pPr>
        <w:pBdr>
          <w:top w:val="single" w:sz="4" w:space="1" w:color="auto"/>
          <w:left w:val="single" w:sz="4" w:space="4" w:color="auto"/>
          <w:bottom w:val="single" w:sz="4" w:space="1" w:color="auto"/>
          <w:right w:val="single" w:sz="4" w:space="4" w:color="auto"/>
        </w:pBdr>
        <w:rPr>
          <w:i/>
          <w:iCs/>
        </w:rPr>
      </w:pPr>
      <w:r w:rsidRPr="0074444D">
        <w:rPr>
          <w:i/>
          <w:iCs/>
        </w:rPr>
        <w:t>* If model transfer/delivery is supported, model ID can be used for model transfer/delivery LCM purpose.</w:t>
      </w:r>
    </w:p>
    <w:p w14:paraId="61DCA85D" w14:textId="77777777" w:rsidR="00324A06" w:rsidRPr="0074444D" w:rsidRDefault="00324A06" w:rsidP="0074444D">
      <w:pPr>
        <w:pBdr>
          <w:top w:val="single" w:sz="4" w:space="1" w:color="auto"/>
          <w:left w:val="single" w:sz="4" w:space="4" w:color="auto"/>
          <w:bottom w:val="single" w:sz="4" w:space="1" w:color="auto"/>
          <w:right w:val="single" w:sz="4" w:space="4" w:color="auto"/>
        </w:pBdr>
        <w:rPr>
          <w:i/>
          <w:iCs/>
        </w:rPr>
      </w:pPr>
      <w:r w:rsidRPr="0074444D">
        <w:rPr>
          <w:i/>
          <w:iCs/>
        </w:rPr>
        <w:t xml:space="preserve">* How to achieve globality of the Model ID is FFS. </w:t>
      </w:r>
    </w:p>
    <w:p w14:paraId="6933DC69" w14:textId="77777777" w:rsidR="00324A06" w:rsidRPr="0074444D" w:rsidRDefault="00324A06" w:rsidP="0074444D">
      <w:pPr>
        <w:pBdr>
          <w:top w:val="single" w:sz="4" w:space="1" w:color="auto"/>
          <w:left w:val="single" w:sz="4" w:space="4" w:color="auto"/>
          <w:bottom w:val="single" w:sz="4" w:space="1" w:color="auto"/>
          <w:right w:val="single" w:sz="4" w:space="4" w:color="auto"/>
        </w:pBdr>
        <w:rPr>
          <w:i/>
          <w:iCs/>
        </w:rPr>
      </w:pPr>
      <w:r w:rsidRPr="0074444D">
        <w:rPr>
          <w:i/>
          <w:iCs/>
        </w:rPr>
        <w:t>Initial discussion in RAN2: the following global unique model ID definition directions can be considered as a starting point:</w:t>
      </w:r>
    </w:p>
    <w:p w14:paraId="059BA62E" w14:textId="77777777" w:rsidR="00324A06" w:rsidRPr="0074444D" w:rsidRDefault="00324A06" w:rsidP="0074444D">
      <w:pPr>
        <w:pBdr>
          <w:top w:val="single" w:sz="4" w:space="1" w:color="auto"/>
          <w:left w:val="single" w:sz="4" w:space="4" w:color="auto"/>
          <w:bottom w:val="single" w:sz="4" w:space="1" w:color="auto"/>
          <w:right w:val="single" w:sz="4" w:space="4" w:color="auto"/>
        </w:pBdr>
        <w:rPr>
          <w:i/>
          <w:iCs/>
        </w:rPr>
      </w:pPr>
      <w:r w:rsidRPr="0074444D">
        <w:rPr>
          <w:i/>
          <w:iCs/>
        </w:rPr>
        <w:t xml:space="preserve">Direction1: Pre-defined/hard-coded global unique model ID </w:t>
      </w:r>
    </w:p>
    <w:p w14:paraId="3F42D3C1" w14:textId="77777777" w:rsidR="00324A06" w:rsidRPr="0074444D" w:rsidRDefault="00324A06" w:rsidP="0074444D">
      <w:pPr>
        <w:pBdr>
          <w:top w:val="single" w:sz="4" w:space="1" w:color="auto"/>
          <w:left w:val="single" w:sz="4" w:space="4" w:color="auto"/>
          <w:bottom w:val="single" w:sz="4" w:space="1" w:color="auto"/>
          <w:right w:val="single" w:sz="4" w:space="4" w:color="auto"/>
        </w:pBdr>
        <w:rPr>
          <w:i/>
          <w:iCs/>
        </w:rPr>
      </w:pPr>
      <w:r w:rsidRPr="0074444D">
        <w:rPr>
          <w:i/>
          <w:iCs/>
        </w:rPr>
        <w:t>Direction3: Assigned global unique model ID via specific ID management node.</w:t>
      </w:r>
    </w:p>
    <w:p w14:paraId="01C270ED" w14:textId="77777777" w:rsidR="00324A06" w:rsidRPr="0074444D" w:rsidRDefault="00324A06" w:rsidP="0074444D">
      <w:pPr>
        <w:pBdr>
          <w:top w:val="single" w:sz="4" w:space="1" w:color="auto"/>
          <w:left w:val="single" w:sz="4" w:space="4" w:color="auto"/>
          <w:bottom w:val="single" w:sz="4" w:space="1" w:color="auto"/>
          <w:right w:val="single" w:sz="4" w:space="4" w:color="auto"/>
        </w:pBdr>
        <w:rPr>
          <w:i/>
          <w:iCs/>
        </w:rPr>
      </w:pPr>
      <w:r w:rsidRPr="0074444D">
        <w:rPr>
          <w:i/>
          <w:iCs/>
        </w:rPr>
        <w:lastRenderedPageBreak/>
        <w:t>Note: Other global unique model ID definition is not precluded.</w:t>
      </w:r>
    </w:p>
    <w:p w14:paraId="1B72F776" w14:textId="77777777" w:rsidR="00324A06" w:rsidRPr="0074444D" w:rsidRDefault="00324A06" w:rsidP="0074444D">
      <w:pPr>
        <w:pBdr>
          <w:top w:val="single" w:sz="4" w:space="1" w:color="auto"/>
          <w:left w:val="single" w:sz="4" w:space="4" w:color="auto"/>
          <w:bottom w:val="single" w:sz="4" w:space="1" w:color="auto"/>
          <w:right w:val="single" w:sz="4" w:space="4" w:color="auto"/>
        </w:pBdr>
        <w:rPr>
          <w:i/>
          <w:iCs/>
        </w:rPr>
      </w:pPr>
      <w:r w:rsidRPr="0074444D">
        <w:rPr>
          <w:i/>
          <w:iCs/>
        </w:rPr>
        <w:t>Model ID structure, if any, is FFS</w:t>
      </w:r>
    </w:p>
    <w:p w14:paraId="248C28A9" w14:textId="0DDF5791" w:rsidR="00324A06" w:rsidRDefault="00324A06" w:rsidP="001E5D23">
      <w:r>
        <w:t xml:space="preserve">Considering that RAN2 has not yet agreed on the full scope of the use of a model ID, e.g., whether it is used outside of model transfer/delivery, and how it is structured or assigned, it </w:t>
      </w:r>
      <w:r w:rsidR="001C3931">
        <w:t>seems appropriate</w:t>
      </w:r>
      <w:r>
        <w:t xml:space="preserve"> to postpone WT#1.3 until </w:t>
      </w:r>
      <w:r w:rsidR="001C3931">
        <w:t>RAN2 reaches</w:t>
      </w:r>
      <w:r>
        <w:t xml:space="preserve"> a better understanding.</w:t>
      </w:r>
    </w:p>
    <w:p w14:paraId="3000AE1E" w14:textId="77777777" w:rsidR="00324A06" w:rsidRPr="0074444D" w:rsidRDefault="00324A06" w:rsidP="001E5D23">
      <w:pPr>
        <w:rPr>
          <w:u w:val="single"/>
        </w:rPr>
      </w:pPr>
      <w:r w:rsidRPr="0074444D">
        <w:rPr>
          <w:u w:val="single"/>
        </w:rPr>
        <w:t>Observation 9: RAN2 has not yet agreed on sufficient details of the model ID and its use to involve SA2.</w:t>
      </w:r>
    </w:p>
    <w:p w14:paraId="7E586D75" w14:textId="0899E623" w:rsidR="001C3931" w:rsidRPr="0074444D" w:rsidRDefault="001C3931" w:rsidP="001E5D23">
      <w:pPr>
        <w:rPr>
          <w:b/>
          <w:bCs/>
        </w:rPr>
      </w:pPr>
      <w:r w:rsidRPr="0074444D">
        <w:rPr>
          <w:b/>
          <w:bCs/>
        </w:rPr>
        <w:t xml:space="preserve">Proposal </w:t>
      </w:r>
      <w:r w:rsidRPr="0074444D">
        <w:rPr>
          <w:b/>
          <w:bCs/>
        </w:rPr>
        <w:t>3</w:t>
      </w:r>
      <w:r w:rsidRPr="0074444D">
        <w:rPr>
          <w:b/>
          <w:bCs/>
        </w:rPr>
        <w:t>: Postpone WT#1.</w:t>
      </w:r>
      <w:r w:rsidRPr="0074444D">
        <w:rPr>
          <w:b/>
          <w:bCs/>
        </w:rPr>
        <w:t>3</w:t>
      </w:r>
      <w:r w:rsidR="0074444D">
        <w:rPr>
          <w:b/>
          <w:bCs/>
        </w:rPr>
        <w:t xml:space="preserve"> </w:t>
      </w:r>
      <w:r w:rsidRPr="0074444D">
        <w:rPr>
          <w:b/>
          <w:bCs/>
        </w:rPr>
        <w:t>to wait for more progress in RAN.</w:t>
      </w:r>
    </w:p>
    <w:p w14:paraId="4088C764" w14:textId="77777777" w:rsidR="001C3931" w:rsidRDefault="001C3931" w:rsidP="001E5D23"/>
    <w:p w14:paraId="03D2D960" w14:textId="77777777" w:rsidR="00324A06" w:rsidRDefault="00324A06" w:rsidP="00324A06">
      <w:pPr>
        <w:pStyle w:val="Heading2"/>
      </w:pPr>
      <w:r>
        <w:t>2.4</w:t>
      </w:r>
      <w:r>
        <w:tab/>
        <w:t>WT#1.4 Coordination with RAN3</w:t>
      </w:r>
    </w:p>
    <w:p w14:paraId="28B6922D" w14:textId="4B27A969" w:rsidR="00324A06" w:rsidRDefault="00324A06" w:rsidP="0074444D">
      <w:r w:rsidRPr="00700B00">
        <w:t>RAN3 has been wo</w:t>
      </w:r>
      <w:r>
        <w:t xml:space="preserve">rking on the AI/ML for NG-RAN work item in Rel.18. The current work assumes that no changes to the current architecture are needed. RAN3 agreed in Rel.18 that the existing MDT framework is used as baseline for data collection from the UE. In addition the current work focuses on RAN aspects and no agreement with impact on the core network was taken. Rel.19 discussions for a possible Rel.19 study or work item are still under discussion in RAN. Therefore, RAN3 has today no requirements for SA2 with respect to supporting AI/ML for NG-RAN </w:t>
      </w:r>
      <w:r w:rsidR="001E5D23">
        <w:t>based on Rel-18 conclusions</w:t>
      </w:r>
      <w:r>
        <w:t>.</w:t>
      </w:r>
    </w:p>
    <w:p w14:paraId="06191D51" w14:textId="3E95819B" w:rsidR="00324A06" w:rsidRPr="0074444D" w:rsidRDefault="00324A06" w:rsidP="0074444D">
      <w:pPr>
        <w:rPr>
          <w:b/>
          <w:bCs/>
        </w:rPr>
      </w:pPr>
      <w:r w:rsidRPr="0074444D">
        <w:rPr>
          <w:b/>
          <w:bCs/>
        </w:rPr>
        <w:t>Proposal</w:t>
      </w:r>
      <w:r w:rsidR="0074444D">
        <w:rPr>
          <w:b/>
          <w:bCs/>
        </w:rPr>
        <w:t xml:space="preserve"> 4</w:t>
      </w:r>
      <w:r w:rsidRPr="0074444D">
        <w:rPr>
          <w:b/>
          <w:bCs/>
        </w:rPr>
        <w:t xml:space="preserve">: </w:t>
      </w:r>
      <w:r w:rsidR="001E5D23" w:rsidRPr="0074444D">
        <w:rPr>
          <w:b/>
          <w:bCs/>
        </w:rPr>
        <w:t>WT 1.4 is not required.</w:t>
      </w:r>
      <w:r w:rsidRPr="0074444D">
        <w:rPr>
          <w:b/>
          <w:bCs/>
        </w:rPr>
        <w:t xml:space="preserve"> RAN3 has not identified any requirements towards SA2 with respect to supporting AI/ML for NG-RAN. </w:t>
      </w:r>
    </w:p>
    <w:p w14:paraId="0C8655DD" w14:textId="77777777" w:rsidR="00324A06" w:rsidRPr="00F16DBA" w:rsidRDefault="00324A06" w:rsidP="001E5D23">
      <w:pPr>
        <w:pStyle w:val="00BodyText"/>
      </w:pPr>
    </w:p>
    <w:p w14:paraId="5FF0F970" w14:textId="77777777" w:rsidR="00324A06" w:rsidRDefault="00324A06" w:rsidP="00324A06">
      <w:pPr>
        <w:pStyle w:val="Heading2"/>
      </w:pPr>
      <w:r>
        <w:t>2.5</w:t>
      </w:r>
      <w:r>
        <w:tab/>
        <w:t>WT#1.5 Enhancements to Support AI/ML Positioning</w:t>
      </w:r>
    </w:p>
    <w:p w14:paraId="3A9E2C6F" w14:textId="77777777" w:rsidR="00324A06" w:rsidRDefault="00324A06" w:rsidP="001E5D23">
      <w:r>
        <w:t>Enhancements to support AI/ML positioning are addressed separately from WT#1.1. Similar to data collection to support the training of CSI feedback enhancement and beam management models, there is a gap in transmitting UE measurement data to a training entity, whether that entity trains UE-side or gNB-side models. To that end, enhancements are needed to bring measurements that typically terminate in the LMF to other entities.</w:t>
      </w:r>
    </w:p>
    <w:p w14:paraId="72CA185D" w14:textId="3453EA1D" w:rsidR="00324A06" w:rsidRPr="001E5D23" w:rsidRDefault="0074444D" w:rsidP="001E5D23">
      <w:pPr>
        <w:rPr>
          <w:rStyle w:val="SubtleEmphasis"/>
          <w:i w:val="0"/>
          <w:iCs w:val="0"/>
        </w:rPr>
      </w:pPr>
      <w:hyperlink r:id="rId26" w:history="1">
        <w:r w:rsidR="00324A06" w:rsidRPr="0074444D">
          <w:rPr>
            <w:rStyle w:val="Hyperlink"/>
          </w:rPr>
          <w:t>RAN2#121 made the following agreement</w:t>
        </w:r>
      </w:hyperlink>
      <w:r w:rsidR="00324A06" w:rsidRPr="001E5D23">
        <w:rPr>
          <w:rStyle w:val="SubtleEmphasis"/>
          <w:i w:val="0"/>
          <w:iCs w:val="0"/>
        </w:rPr>
        <w:t xml:space="preserve"> about data collection frameworks to be considered.</w:t>
      </w:r>
    </w:p>
    <w:p w14:paraId="4E1591CF" w14:textId="77777777" w:rsidR="00324A06" w:rsidRDefault="00324A06" w:rsidP="0074444D">
      <w:pPr>
        <w:pBdr>
          <w:top w:val="single" w:sz="4" w:space="1" w:color="auto"/>
          <w:left w:val="single" w:sz="4" w:space="4" w:color="auto"/>
          <w:bottom w:val="single" w:sz="4" w:space="1" w:color="auto"/>
          <w:right w:val="single" w:sz="4" w:space="4" w:color="auto"/>
        </w:pBdr>
        <w:rPr>
          <w:rStyle w:val="SubtleEmphasis"/>
          <w:i w:val="0"/>
          <w:iCs w:val="0"/>
        </w:rPr>
      </w:pPr>
      <w:r w:rsidRPr="00631154">
        <w:rPr>
          <w:rStyle w:val="SubtleEmphasis"/>
        </w:rPr>
        <w:t>Proposal 6</w:t>
      </w:r>
      <w:r w:rsidRPr="00631154">
        <w:rPr>
          <w:rStyle w:val="SubtleEmphasis"/>
        </w:rPr>
        <w:tab/>
      </w:r>
      <w:r>
        <w:rPr>
          <w:rStyle w:val="SubtleEmphasis"/>
        </w:rPr>
        <w:t xml:space="preserve"> </w:t>
      </w:r>
      <w:r w:rsidRPr="00631154">
        <w:rPr>
          <w:rStyle w:val="SubtleEmphasis"/>
        </w:rPr>
        <w:t xml:space="preserve">Consider the following existing frameworks as starting points to be considered for data collection: SON &amp; MDT, UE assistance information, RRM measurement reports, CSI reporting framework, </w:t>
      </w:r>
      <w:r w:rsidRPr="008A084A">
        <w:rPr>
          <w:rStyle w:val="SubtleEmphasis"/>
          <w:highlight w:val="yellow"/>
        </w:rPr>
        <w:t>LPP Provide location information</w:t>
      </w:r>
      <w:r w:rsidRPr="00631154">
        <w:rPr>
          <w:rStyle w:val="SubtleEmphasis"/>
        </w:rPr>
        <w:t>. FFS whether other frameworks should be discussed.</w:t>
      </w:r>
    </w:p>
    <w:p w14:paraId="2C878CF0" w14:textId="77777777" w:rsidR="00324A06" w:rsidRPr="001E5D23" w:rsidRDefault="00324A06" w:rsidP="001E5D23">
      <w:pPr>
        <w:rPr>
          <w:rStyle w:val="SubtleEmphasis"/>
          <w:i w:val="0"/>
          <w:iCs w:val="0"/>
        </w:rPr>
      </w:pPr>
      <w:r w:rsidRPr="001E5D23">
        <w:rPr>
          <w:rStyle w:val="SubtleEmphasis"/>
          <w:i w:val="0"/>
          <w:iCs w:val="0"/>
        </w:rPr>
        <w:t>Of these frameworks, the only one that carries positioning measurements from a UE is LPP. However, there is no mechanism to carry positioning measurements from the LMF to an entity that would train a UE-side model, which is assumed to be a “UE-side OTT server”.</w:t>
      </w:r>
    </w:p>
    <w:p w14:paraId="6736ABC0" w14:textId="642934A0" w:rsidR="00324A06" w:rsidRPr="0074444D" w:rsidRDefault="00324A06" w:rsidP="001E5D23">
      <w:pPr>
        <w:rPr>
          <w:rStyle w:val="SubtleEmphasis"/>
          <w:i w:val="0"/>
          <w:iCs w:val="0"/>
          <w:u w:val="single"/>
        </w:rPr>
      </w:pPr>
      <w:r w:rsidRPr="0074444D">
        <w:rPr>
          <w:rStyle w:val="SubtleEmphasis"/>
          <w:i w:val="0"/>
          <w:iCs w:val="0"/>
          <w:u w:val="single"/>
        </w:rPr>
        <w:t>Observation 1</w:t>
      </w:r>
      <w:r w:rsidR="0074444D">
        <w:rPr>
          <w:rStyle w:val="SubtleEmphasis"/>
          <w:i w:val="0"/>
          <w:iCs w:val="0"/>
          <w:u w:val="single"/>
        </w:rPr>
        <w:t>0</w:t>
      </w:r>
      <w:r w:rsidRPr="0074444D">
        <w:rPr>
          <w:rStyle w:val="SubtleEmphasis"/>
          <w:i w:val="0"/>
          <w:iCs w:val="0"/>
          <w:u w:val="single"/>
        </w:rPr>
        <w:t>: LPP is the only framework identified for data collection that carries positioning measurements from a UE, and LPP terminates in the LMF.</w:t>
      </w:r>
    </w:p>
    <w:p w14:paraId="3767D96A" w14:textId="4DBBACB5" w:rsidR="00324A06" w:rsidRPr="0074444D" w:rsidRDefault="00324A06" w:rsidP="001E5D23">
      <w:pPr>
        <w:rPr>
          <w:rStyle w:val="SubtleEmphasis"/>
          <w:i w:val="0"/>
          <w:iCs w:val="0"/>
          <w:u w:val="single"/>
        </w:rPr>
      </w:pPr>
      <w:r w:rsidRPr="0074444D">
        <w:rPr>
          <w:rStyle w:val="SubtleEmphasis"/>
          <w:i w:val="0"/>
          <w:iCs w:val="0"/>
          <w:u w:val="single"/>
        </w:rPr>
        <w:t>Observation 1</w:t>
      </w:r>
      <w:r w:rsidR="0074444D">
        <w:rPr>
          <w:rStyle w:val="SubtleEmphasis"/>
          <w:i w:val="0"/>
          <w:iCs w:val="0"/>
          <w:u w:val="single"/>
        </w:rPr>
        <w:t>1</w:t>
      </w:r>
      <w:r w:rsidRPr="0074444D">
        <w:rPr>
          <w:rStyle w:val="SubtleEmphasis"/>
          <w:i w:val="0"/>
          <w:iCs w:val="0"/>
          <w:u w:val="single"/>
        </w:rPr>
        <w:t>: There is no mechanism to carry UE positioning measurements from an LMF to an entity that would train UE-side models.</w:t>
      </w:r>
    </w:p>
    <w:p w14:paraId="260C8A3B" w14:textId="2C4ED38E" w:rsidR="00324A06" w:rsidRPr="001E5D23" w:rsidRDefault="0074444D" w:rsidP="001E5D23">
      <w:pPr>
        <w:rPr>
          <w:rStyle w:val="SubtleEmphasis"/>
          <w:i w:val="0"/>
          <w:iCs w:val="0"/>
        </w:rPr>
      </w:pPr>
      <w:hyperlink r:id="rId27" w:history="1">
        <w:r w:rsidR="00324A06" w:rsidRPr="0074444D">
          <w:rPr>
            <w:rStyle w:val="Hyperlink"/>
          </w:rPr>
          <w:t>RAN2#123 agreed</w:t>
        </w:r>
      </w:hyperlink>
      <w:r w:rsidR="00324A06" w:rsidRPr="001E5D23">
        <w:rPr>
          <w:rStyle w:val="SubtleEmphasis"/>
          <w:i w:val="0"/>
          <w:iCs w:val="0"/>
        </w:rPr>
        <w:t xml:space="preserve"> to proposals 4 – 6 from </w:t>
      </w:r>
      <w:hyperlink r:id="rId28" w:history="1">
        <w:r w:rsidR="00324A06" w:rsidRPr="0074444D">
          <w:rPr>
            <w:rStyle w:val="Hyperlink"/>
          </w:rPr>
          <w:t>R2-2308286</w:t>
        </w:r>
      </w:hyperlink>
      <w:r w:rsidR="00324A06" w:rsidRPr="001E5D23">
        <w:rPr>
          <w:rStyle w:val="SubtleEmphasis"/>
          <w:i w:val="0"/>
          <w:iCs w:val="0"/>
        </w:rPr>
        <w:t>, “Report of [Post122][060][AIML] Mapping of functions to physical entities (CMCC)”, which were associated with entity mapping tables for AIML positioning enhancement for UE-side, LMF-side, and gNB-side models. Ignoring FFS items, the following entity mappings were agreed for the data collection part of model training, which is assumed to be offline training.</w:t>
      </w:r>
    </w:p>
    <w:tbl>
      <w:tblPr>
        <w:tblStyle w:val="TableGrid"/>
        <w:tblW w:w="0" w:type="auto"/>
        <w:tblLook w:val="04A0" w:firstRow="1" w:lastRow="0" w:firstColumn="1" w:lastColumn="0" w:noHBand="0" w:noVBand="1"/>
      </w:tblPr>
      <w:tblGrid>
        <w:gridCol w:w="5096"/>
        <w:gridCol w:w="4532"/>
      </w:tblGrid>
      <w:tr w:rsidR="00324A06" w14:paraId="2502D714" w14:textId="77777777" w:rsidTr="009E4867">
        <w:tc>
          <w:tcPr>
            <w:tcW w:w="5098" w:type="dxa"/>
          </w:tcPr>
          <w:p w14:paraId="4A1FC14A" w14:textId="77777777" w:rsidR="00324A06" w:rsidRDefault="00324A06" w:rsidP="001E5D23">
            <w:r>
              <w:t>Use Case</w:t>
            </w:r>
          </w:p>
        </w:tc>
        <w:tc>
          <w:tcPr>
            <w:tcW w:w="4533" w:type="dxa"/>
          </w:tcPr>
          <w:p w14:paraId="3F471524" w14:textId="77777777" w:rsidR="00324A06" w:rsidRDefault="00324A06" w:rsidP="001E5D23">
            <w:r>
              <w:t>Mapped Entities</w:t>
            </w:r>
          </w:p>
        </w:tc>
      </w:tr>
      <w:tr w:rsidR="00324A06" w14:paraId="5BAF3B56" w14:textId="77777777" w:rsidTr="009E4867">
        <w:tc>
          <w:tcPr>
            <w:tcW w:w="5098" w:type="dxa"/>
          </w:tcPr>
          <w:p w14:paraId="7901DB4D" w14:textId="77777777" w:rsidR="00324A06" w:rsidRDefault="00324A06" w:rsidP="001E5D23">
            <w:r>
              <w:t>Positioning enhancement UE-side model</w:t>
            </w:r>
          </w:p>
        </w:tc>
        <w:tc>
          <w:tcPr>
            <w:tcW w:w="4533" w:type="dxa"/>
          </w:tcPr>
          <w:p w14:paraId="57470C49" w14:textId="77777777" w:rsidR="00324A06" w:rsidRDefault="00324A06" w:rsidP="001E5D23">
            <w:r>
              <w:t>LMF, OTT server, UE</w:t>
            </w:r>
          </w:p>
        </w:tc>
      </w:tr>
      <w:tr w:rsidR="00324A06" w14:paraId="7FDC943E" w14:textId="77777777" w:rsidTr="009E4867">
        <w:tc>
          <w:tcPr>
            <w:tcW w:w="5098" w:type="dxa"/>
          </w:tcPr>
          <w:p w14:paraId="6C8444E1" w14:textId="77777777" w:rsidR="00324A06" w:rsidRDefault="00324A06" w:rsidP="001E5D23">
            <w:r>
              <w:t>Positioning enhancement LMF-side model</w:t>
            </w:r>
          </w:p>
        </w:tc>
        <w:tc>
          <w:tcPr>
            <w:tcW w:w="4533" w:type="dxa"/>
          </w:tcPr>
          <w:p w14:paraId="2953687F" w14:textId="77777777" w:rsidR="00324A06" w:rsidRDefault="00324A06" w:rsidP="001E5D23">
            <w:r>
              <w:t>LMF</w:t>
            </w:r>
          </w:p>
        </w:tc>
      </w:tr>
      <w:tr w:rsidR="00324A06" w14:paraId="4EE302AE" w14:textId="77777777" w:rsidTr="009E4867">
        <w:tc>
          <w:tcPr>
            <w:tcW w:w="5098" w:type="dxa"/>
          </w:tcPr>
          <w:p w14:paraId="4C3012FF" w14:textId="77777777" w:rsidR="00324A06" w:rsidRDefault="00324A06" w:rsidP="001E5D23">
            <w:r>
              <w:t>Positioning enhancement gNB-side model</w:t>
            </w:r>
          </w:p>
        </w:tc>
        <w:tc>
          <w:tcPr>
            <w:tcW w:w="4533" w:type="dxa"/>
          </w:tcPr>
          <w:p w14:paraId="6B559FDE" w14:textId="77777777" w:rsidR="00324A06" w:rsidRDefault="00324A06" w:rsidP="001E5D23">
            <w:r>
              <w:t>gNB, OAM, LMF</w:t>
            </w:r>
          </w:p>
        </w:tc>
      </w:tr>
    </w:tbl>
    <w:p w14:paraId="75EAB0F0" w14:textId="77777777" w:rsidR="00324A06" w:rsidRDefault="00324A06" w:rsidP="001E5D23"/>
    <w:p w14:paraId="4792DE53" w14:textId="6D2B50C3" w:rsidR="00324A06" w:rsidRPr="0074444D" w:rsidRDefault="00324A06" w:rsidP="001E5D23">
      <w:pPr>
        <w:rPr>
          <w:u w:val="single"/>
        </w:rPr>
      </w:pPr>
      <w:r w:rsidRPr="0074444D">
        <w:rPr>
          <w:u w:val="single"/>
        </w:rPr>
        <w:t>Observation 1</w:t>
      </w:r>
      <w:r w:rsidR="0074444D" w:rsidRPr="0074444D">
        <w:rPr>
          <w:u w:val="single"/>
        </w:rPr>
        <w:t>2</w:t>
      </w:r>
      <w:r w:rsidRPr="0074444D">
        <w:rPr>
          <w:u w:val="single"/>
        </w:rPr>
        <w:t>: The combined set of agreed termination entities for data collection for AIML-enabled positioning enhancement consists of gNB, OAM, LMF, OTT server, and UE. Of these, support for data collection at the OAM and OTT server could be relevant to SA2, and access to the data could be relevant for the LMF.</w:t>
      </w:r>
    </w:p>
    <w:p w14:paraId="6867E8CC" w14:textId="77777777" w:rsidR="00324A06" w:rsidRPr="00CA639D" w:rsidRDefault="00324A06" w:rsidP="001E5D23">
      <w:r>
        <w:lastRenderedPageBreak/>
        <w:t>Additional requirements related to the RRC mode, types of reporting, and the support for non-standardized datatypes were covered in Section 2.1, WT#1.1.</w:t>
      </w:r>
    </w:p>
    <w:p w14:paraId="293E5469" w14:textId="216014ED" w:rsidR="0074444D" w:rsidRPr="0074444D" w:rsidRDefault="00324A06" w:rsidP="001E5D23">
      <w:pPr>
        <w:rPr>
          <w:b/>
          <w:bCs/>
        </w:rPr>
      </w:pPr>
      <w:r w:rsidRPr="0074444D">
        <w:rPr>
          <w:b/>
          <w:bCs/>
        </w:rPr>
        <w:t xml:space="preserve">Proposal </w:t>
      </w:r>
      <w:r w:rsidR="0074444D">
        <w:rPr>
          <w:b/>
          <w:bCs/>
        </w:rPr>
        <w:t>5</w:t>
      </w:r>
      <w:r w:rsidRPr="0074444D">
        <w:rPr>
          <w:b/>
          <w:bCs/>
        </w:rPr>
        <w:t>: WT#1.5</w:t>
      </w:r>
      <w:r w:rsidR="0074444D" w:rsidRPr="0074444D">
        <w:rPr>
          <w:b/>
          <w:bCs/>
        </w:rPr>
        <w:t xml:space="preserve"> is required by RAN conclusions.</w:t>
      </w:r>
      <w:r w:rsidRPr="0074444D">
        <w:rPr>
          <w:b/>
          <w:bCs/>
        </w:rPr>
        <w:t xml:space="preserve">, </w:t>
      </w:r>
    </w:p>
    <w:p w14:paraId="755AC15C" w14:textId="443C4F01" w:rsidR="00324A06" w:rsidRPr="0074444D" w:rsidRDefault="0074444D" w:rsidP="001E5D23">
      <w:pPr>
        <w:rPr>
          <w:b/>
          <w:bCs/>
        </w:rPr>
      </w:pPr>
      <w:r w:rsidRPr="0074444D">
        <w:rPr>
          <w:b/>
          <w:bCs/>
        </w:rPr>
        <w:t>D</w:t>
      </w:r>
      <w:r w:rsidR="00324A06" w:rsidRPr="0074444D">
        <w:rPr>
          <w:b/>
          <w:bCs/>
        </w:rPr>
        <w:t>ata collection for the positioning use case should focus on RRC_CONNECTED state, support periodic, event-based reporting, and on-demand reporting, support the collection of standardized and non-standardized datatypes, and should support data collection to terminate at the OAM and an OTT server.</w:t>
      </w:r>
    </w:p>
    <w:p w14:paraId="67440605" w14:textId="77777777" w:rsidR="0074444D" w:rsidRDefault="0074444D" w:rsidP="001E5D23"/>
    <w:p w14:paraId="3E64FE07" w14:textId="77777777" w:rsidR="00324A06" w:rsidRPr="003078A0" w:rsidRDefault="00324A06" w:rsidP="00324A06">
      <w:pPr>
        <w:pStyle w:val="Heading1"/>
      </w:pPr>
      <w:r w:rsidRPr="003078A0">
        <w:t>3</w:t>
      </w:r>
      <w:r w:rsidRPr="003078A0">
        <w:tab/>
        <w:t>Conclusion</w:t>
      </w:r>
    </w:p>
    <w:p w14:paraId="4DA7FC51" w14:textId="77777777" w:rsidR="001C3931" w:rsidRPr="00057032" w:rsidRDefault="001C3931" w:rsidP="001E5D23">
      <w:pPr>
        <w:rPr>
          <w:b/>
          <w:bCs/>
        </w:rPr>
      </w:pPr>
      <w:r w:rsidRPr="00057032">
        <w:rPr>
          <w:b/>
          <w:bCs/>
        </w:rPr>
        <w:t>Proposal 1: WT#1.1 is required by RAN conclusions.</w:t>
      </w:r>
    </w:p>
    <w:p w14:paraId="40878F1C" w14:textId="77777777" w:rsidR="001C3931" w:rsidRPr="00057032" w:rsidRDefault="001C3931" w:rsidP="001E5D23">
      <w:pPr>
        <w:rPr>
          <w:b/>
          <w:bCs/>
        </w:rPr>
      </w:pPr>
      <w:r w:rsidRPr="00057032">
        <w:rPr>
          <w:b/>
          <w:bCs/>
        </w:rPr>
        <w:t>Data collection for offline training for the CSI feedback enhancement and beam management use cases should focus on RRC_CONNECTED state, support periodic, event-based reporting, and on-demand reporting, support the collection of standardized and non-standardized datatypes, and should support data collection to terminate at the OAM and an OTT server. Coordination with SA5 is required for OAM aspects.</w:t>
      </w:r>
    </w:p>
    <w:p w14:paraId="67C6CABC" w14:textId="77777777" w:rsidR="001C3931" w:rsidRPr="00057032" w:rsidRDefault="001C3931" w:rsidP="001E5D23">
      <w:pPr>
        <w:rPr>
          <w:b/>
          <w:bCs/>
        </w:rPr>
      </w:pPr>
    </w:p>
    <w:p w14:paraId="098B4236" w14:textId="77777777" w:rsidR="001C3931" w:rsidRPr="00057032" w:rsidRDefault="001C3931" w:rsidP="001E5D23">
      <w:pPr>
        <w:rPr>
          <w:b/>
          <w:bCs/>
        </w:rPr>
      </w:pPr>
      <w:r w:rsidRPr="00057032">
        <w:rPr>
          <w:b/>
          <w:bCs/>
        </w:rPr>
        <w:t>Proposal 2: Postpone WT#1.2 to wait for more progress in RAN.</w:t>
      </w:r>
    </w:p>
    <w:p w14:paraId="13B107F7" w14:textId="77777777" w:rsidR="001C3931" w:rsidRPr="00057032" w:rsidRDefault="001C3931" w:rsidP="001E5D23">
      <w:pPr>
        <w:rPr>
          <w:b/>
          <w:bCs/>
        </w:rPr>
      </w:pPr>
    </w:p>
    <w:p w14:paraId="38F2B03F" w14:textId="1AD9706D" w:rsidR="001C3931" w:rsidRPr="00057032" w:rsidRDefault="001C3931" w:rsidP="001E5D23">
      <w:pPr>
        <w:rPr>
          <w:b/>
          <w:bCs/>
        </w:rPr>
      </w:pPr>
      <w:r w:rsidRPr="00057032">
        <w:rPr>
          <w:b/>
          <w:bCs/>
        </w:rPr>
        <w:t xml:space="preserve">Proposal </w:t>
      </w:r>
      <w:r w:rsidRPr="00057032">
        <w:rPr>
          <w:b/>
          <w:bCs/>
        </w:rPr>
        <w:t>3</w:t>
      </w:r>
      <w:r w:rsidRPr="00057032">
        <w:rPr>
          <w:b/>
          <w:bCs/>
        </w:rPr>
        <w:t>: Postpone WT#1.</w:t>
      </w:r>
      <w:r w:rsidRPr="00057032">
        <w:rPr>
          <w:b/>
          <w:bCs/>
        </w:rPr>
        <w:t>3</w:t>
      </w:r>
      <w:r w:rsidRPr="00057032">
        <w:rPr>
          <w:b/>
          <w:bCs/>
        </w:rPr>
        <w:t xml:space="preserve"> to wait for more progress in RAN.</w:t>
      </w:r>
    </w:p>
    <w:p w14:paraId="34E46490" w14:textId="77777777" w:rsidR="001C3931" w:rsidRPr="00057032" w:rsidRDefault="001C3931" w:rsidP="001E5D23">
      <w:pPr>
        <w:rPr>
          <w:b/>
          <w:bCs/>
        </w:rPr>
      </w:pPr>
    </w:p>
    <w:p w14:paraId="2035A16E" w14:textId="4A8D57A7" w:rsidR="001E5D23" w:rsidRPr="00057032" w:rsidRDefault="001E5D23" w:rsidP="00057032">
      <w:pPr>
        <w:rPr>
          <w:b/>
          <w:bCs/>
        </w:rPr>
      </w:pPr>
      <w:r w:rsidRPr="00057032">
        <w:rPr>
          <w:b/>
          <w:bCs/>
        </w:rPr>
        <w:t>Proposal</w:t>
      </w:r>
      <w:r w:rsidRPr="00057032">
        <w:rPr>
          <w:b/>
          <w:bCs/>
        </w:rPr>
        <w:t xml:space="preserve"> 4</w:t>
      </w:r>
      <w:r w:rsidRPr="00057032">
        <w:rPr>
          <w:b/>
          <w:bCs/>
        </w:rPr>
        <w:t xml:space="preserve">: WT 1.4 is not required. RAN3 has not identified any requirements towards SA2 with respect to supporting AI/ML for NG-RAN. </w:t>
      </w:r>
    </w:p>
    <w:p w14:paraId="4A61ACF9" w14:textId="77777777" w:rsidR="001E5D23" w:rsidRDefault="001E5D23" w:rsidP="001E5D23"/>
    <w:p w14:paraId="787BDE2B" w14:textId="359C5E01" w:rsidR="00057032" w:rsidRPr="0074444D" w:rsidRDefault="00057032" w:rsidP="00057032">
      <w:pPr>
        <w:rPr>
          <w:b/>
          <w:bCs/>
        </w:rPr>
      </w:pPr>
      <w:r w:rsidRPr="0074444D">
        <w:rPr>
          <w:b/>
          <w:bCs/>
        </w:rPr>
        <w:t xml:space="preserve">Proposal </w:t>
      </w:r>
      <w:r>
        <w:rPr>
          <w:b/>
          <w:bCs/>
        </w:rPr>
        <w:t>5</w:t>
      </w:r>
      <w:r w:rsidRPr="0074444D">
        <w:rPr>
          <w:b/>
          <w:bCs/>
        </w:rPr>
        <w:t>: WT#1.5 is required by RAN conclusions.</w:t>
      </w:r>
    </w:p>
    <w:p w14:paraId="43071640" w14:textId="6F765824" w:rsidR="00057032" w:rsidRPr="0074444D" w:rsidRDefault="00057032" w:rsidP="00057032">
      <w:pPr>
        <w:rPr>
          <w:b/>
          <w:bCs/>
        </w:rPr>
      </w:pPr>
      <w:r w:rsidRPr="0074444D">
        <w:rPr>
          <w:b/>
          <w:bCs/>
        </w:rPr>
        <w:t>Data collection for the positioning use case should focus on RRC_CONNECTED state, support periodic, event-based reporting, and on-demand reporting, support the collection of standardized and non-standardized datatypes, and should support data collection to terminate at the OAM and an OTT server.</w:t>
      </w:r>
      <w:r w:rsidR="008D23CC">
        <w:rPr>
          <w:b/>
          <w:bCs/>
        </w:rPr>
        <w:t xml:space="preserve"> </w:t>
      </w:r>
      <w:r w:rsidR="008D23CC" w:rsidRPr="00057032">
        <w:rPr>
          <w:b/>
          <w:bCs/>
        </w:rPr>
        <w:t>Coordination with SA5 is required for OAM aspects</w:t>
      </w:r>
      <w:r w:rsidR="008D23CC">
        <w:rPr>
          <w:b/>
          <w:bCs/>
        </w:rPr>
        <w:t>.</w:t>
      </w:r>
    </w:p>
    <w:sectPr w:rsidR="00057032" w:rsidRPr="0074444D"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226A1" w14:textId="77777777" w:rsidR="00313EE9" w:rsidRDefault="00313EE9" w:rsidP="001E5D23">
      <w:r>
        <w:separator/>
      </w:r>
    </w:p>
  </w:endnote>
  <w:endnote w:type="continuationSeparator" w:id="0">
    <w:p w14:paraId="17AD93B2" w14:textId="77777777" w:rsidR="00313EE9" w:rsidRDefault="00313EE9" w:rsidP="001E5D23">
      <w:r>
        <w:continuationSeparator/>
      </w:r>
    </w:p>
  </w:endnote>
  <w:endnote w:type="continuationNotice" w:id="1">
    <w:p w14:paraId="0DE4B5B7" w14:textId="77777777" w:rsidR="00313EE9" w:rsidRDefault="00313EE9" w:rsidP="001E5D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04FF1" w14:textId="77777777" w:rsidR="00313EE9" w:rsidRDefault="00313EE9" w:rsidP="001E5D23">
      <w:r>
        <w:separator/>
      </w:r>
    </w:p>
  </w:footnote>
  <w:footnote w:type="continuationSeparator" w:id="0">
    <w:p w14:paraId="2DBF0D7D" w14:textId="77777777" w:rsidR="00313EE9" w:rsidRDefault="00313EE9" w:rsidP="001E5D23">
      <w:r>
        <w:continuationSeparator/>
      </w:r>
    </w:p>
  </w:footnote>
  <w:footnote w:type="continuationNotice" w:id="1">
    <w:p w14:paraId="6B62F1B3" w14:textId="77777777" w:rsidR="00313EE9" w:rsidRDefault="00313EE9" w:rsidP="001E5D2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D952D32"/>
    <w:multiLevelType w:val="hybridMultilevel"/>
    <w:tmpl w:val="92B49086"/>
    <w:lvl w:ilvl="0" w:tplc="7BA847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A54EEF"/>
    <w:multiLevelType w:val="hybridMultilevel"/>
    <w:tmpl w:val="F7F4E5DE"/>
    <w:lvl w:ilvl="0" w:tplc="0882B924">
      <w:start w:val="1"/>
      <w:numFmt w:val="bullet"/>
      <w:lvlText w:val="-"/>
      <w:lvlJc w:val="left"/>
      <w:pPr>
        <w:ind w:left="820" w:hanging="360"/>
      </w:pPr>
      <w:rPr>
        <w:rFonts w:ascii="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abstractNum w:abstractNumId="7" w15:restartNumberingAfterBreak="0">
    <w:nsid w:val="31FE1B28"/>
    <w:multiLevelType w:val="hybridMultilevel"/>
    <w:tmpl w:val="9CDEA268"/>
    <w:lvl w:ilvl="0" w:tplc="E806F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6494406"/>
    <w:multiLevelType w:val="hybridMultilevel"/>
    <w:tmpl w:val="620AB4EC"/>
    <w:lvl w:ilvl="0" w:tplc="769A81FE">
      <w:start w:val="9"/>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317211"/>
    <w:multiLevelType w:val="hybridMultilevel"/>
    <w:tmpl w:val="9BDCD972"/>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2" w15:restartNumberingAfterBreak="0">
    <w:nsid w:val="4CA81788"/>
    <w:multiLevelType w:val="hybridMultilevel"/>
    <w:tmpl w:val="FD380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4E60C30"/>
    <w:multiLevelType w:val="hybridMultilevel"/>
    <w:tmpl w:val="65FCE170"/>
    <w:lvl w:ilvl="0" w:tplc="2A404D2C">
      <w:start w:val="6"/>
      <w:numFmt w:val="bullet"/>
      <w:lvlText w:val="-"/>
      <w:lvlJc w:val="left"/>
      <w:pPr>
        <w:ind w:left="820" w:hanging="360"/>
      </w:pPr>
      <w:rPr>
        <w:rFonts w:ascii="Calibri" w:eastAsia="Calibri" w:hAnsi="Calibri" w:cs="Calibri"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abstractNum w:abstractNumId="16" w15:restartNumberingAfterBreak="0">
    <w:nsid w:val="67446B62"/>
    <w:multiLevelType w:val="hybridMultilevel"/>
    <w:tmpl w:val="75E8CE36"/>
    <w:lvl w:ilvl="0" w:tplc="BBF40EC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7937209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8805333">
    <w:abstractNumId w:val="14"/>
  </w:num>
  <w:num w:numId="3" w16cid:durableId="802770190">
    <w:abstractNumId w:val="13"/>
  </w:num>
  <w:num w:numId="4" w16cid:durableId="72892997">
    <w:abstractNumId w:val="8"/>
  </w:num>
  <w:num w:numId="5" w16cid:durableId="1605965083">
    <w:abstractNumId w:val="18"/>
  </w:num>
  <w:num w:numId="6" w16cid:durableId="58328016">
    <w:abstractNumId w:val="17"/>
  </w:num>
  <w:num w:numId="7" w16cid:durableId="1404643251">
    <w:abstractNumId w:val="5"/>
  </w:num>
  <w:num w:numId="8" w16cid:durableId="1762339094">
    <w:abstractNumId w:val="7"/>
  </w:num>
  <w:num w:numId="9" w16cid:durableId="1164663120">
    <w:abstractNumId w:val="9"/>
  </w:num>
  <w:num w:numId="10" w16cid:durableId="1902132425">
    <w:abstractNumId w:val="10"/>
  </w:num>
  <w:num w:numId="11" w16cid:durableId="1040130730">
    <w:abstractNumId w:val="2"/>
  </w:num>
  <w:num w:numId="12" w16cid:durableId="1305350796">
    <w:abstractNumId w:val="4"/>
  </w:num>
  <w:num w:numId="13" w16cid:durableId="997804463">
    <w:abstractNumId w:val="3"/>
  </w:num>
  <w:num w:numId="14" w16cid:durableId="272254263">
    <w:abstractNumId w:val="1"/>
  </w:num>
  <w:num w:numId="15" w16cid:durableId="499542082">
    <w:abstractNumId w:val="16"/>
  </w:num>
  <w:num w:numId="16" w16cid:durableId="1209489907">
    <w:abstractNumId w:val="6"/>
  </w:num>
  <w:num w:numId="17" w16cid:durableId="743140789">
    <w:abstractNumId w:val="15"/>
  </w:num>
  <w:num w:numId="18" w16cid:durableId="1814518029">
    <w:abstractNumId w:val="12"/>
  </w:num>
  <w:num w:numId="19" w16cid:durableId="14143582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76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F4A"/>
    <w:rsid w:val="00003B9A"/>
    <w:rsid w:val="00004A86"/>
    <w:rsid w:val="00006EF7"/>
    <w:rsid w:val="0001220A"/>
    <w:rsid w:val="000132D1"/>
    <w:rsid w:val="0002046C"/>
    <w:rsid w:val="000205C5"/>
    <w:rsid w:val="00020F39"/>
    <w:rsid w:val="00025316"/>
    <w:rsid w:val="000316F7"/>
    <w:rsid w:val="00036EAB"/>
    <w:rsid w:val="00037C06"/>
    <w:rsid w:val="00044DAE"/>
    <w:rsid w:val="00052BF8"/>
    <w:rsid w:val="00055E37"/>
    <w:rsid w:val="00057032"/>
    <w:rsid w:val="00057116"/>
    <w:rsid w:val="00064CB2"/>
    <w:rsid w:val="00066954"/>
    <w:rsid w:val="00067741"/>
    <w:rsid w:val="00067A9C"/>
    <w:rsid w:val="00072A56"/>
    <w:rsid w:val="00082CCB"/>
    <w:rsid w:val="00083B0D"/>
    <w:rsid w:val="00083DB3"/>
    <w:rsid w:val="00095E4B"/>
    <w:rsid w:val="000A2477"/>
    <w:rsid w:val="000A3125"/>
    <w:rsid w:val="000B01B2"/>
    <w:rsid w:val="000B0519"/>
    <w:rsid w:val="000B116D"/>
    <w:rsid w:val="000B1ABD"/>
    <w:rsid w:val="000B61FD"/>
    <w:rsid w:val="000C0BF7"/>
    <w:rsid w:val="000C3D3C"/>
    <w:rsid w:val="000C5FE3"/>
    <w:rsid w:val="000D122A"/>
    <w:rsid w:val="000E55AD"/>
    <w:rsid w:val="000E5B55"/>
    <w:rsid w:val="000E630D"/>
    <w:rsid w:val="000E6E13"/>
    <w:rsid w:val="001001BD"/>
    <w:rsid w:val="001009EC"/>
    <w:rsid w:val="00102222"/>
    <w:rsid w:val="00105AC0"/>
    <w:rsid w:val="00116A19"/>
    <w:rsid w:val="00120541"/>
    <w:rsid w:val="001211F3"/>
    <w:rsid w:val="0012573B"/>
    <w:rsid w:val="00132E68"/>
    <w:rsid w:val="00134C6A"/>
    <w:rsid w:val="001476E3"/>
    <w:rsid w:val="00147F8D"/>
    <w:rsid w:val="0015384F"/>
    <w:rsid w:val="00154DFA"/>
    <w:rsid w:val="00173998"/>
    <w:rsid w:val="00174617"/>
    <w:rsid w:val="001759A7"/>
    <w:rsid w:val="001812C8"/>
    <w:rsid w:val="00197EC5"/>
    <w:rsid w:val="001A4192"/>
    <w:rsid w:val="001A686D"/>
    <w:rsid w:val="001B2862"/>
    <w:rsid w:val="001C3931"/>
    <w:rsid w:val="001C5C86"/>
    <w:rsid w:val="001C718D"/>
    <w:rsid w:val="001D09F4"/>
    <w:rsid w:val="001E2216"/>
    <w:rsid w:val="001E5D23"/>
    <w:rsid w:val="001E5E13"/>
    <w:rsid w:val="001F4537"/>
    <w:rsid w:val="001F7EB4"/>
    <w:rsid w:val="002000C2"/>
    <w:rsid w:val="00205F25"/>
    <w:rsid w:val="002101EB"/>
    <w:rsid w:val="002149C6"/>
    <w:rsid w:val="00221B1E"/>
    <w:rsid w:val="00240DCD"/>
    <w:rsid w:val="00241685"/>
    <w:rsid w:val="00242AB9"/>
    <w:rsid w:val="0024786B"/>
    <w:rsid w:val="00251D80"/>
    <w:rsid w:val="00252E57"/>
    <w:rsid w:val="00253529"/>
    <w:rsid w:val="002550A4"/>
    <w:rsid w:val="002640E5"/>
    <w:rsid w:val="0026436F"/>
    <w:rsid w:val="00264C18"/>
    <w:rsid w:val="0026606E"/>
    <w:rsid w:val="00276403"/>
    <w:rsid w:val="00280833"/>
    <w:rsid w:val="002818E8"/>
    <w:rsid w:val="002A06CF"/>
    <w:rsid w:val="002A1989"/>
    <w:rsid w:val="002A4806"/>
    <w:rsid w:val="002B35A2"/>
    <w:rsid w:val="002B6F1E"/>
    <w:rsid w:val="002C213F"/>
    <w:rsid w:val="002D1135"/>
    <w:rsid w:val="002E0D14"/>
    <w:rsid w:val="002E6A7D"/>
    <w:rsid w:val="002E7A9E"/>
    <w:rsid w:val="002F20FA"/>
    <w:rsid w:val="002F3C41"/>
    <w:rsid w:val="002F55BC"/>
    <w:rsid w:val="002F6C5C"/>
    <w:rsid w:val="0030045C"/>
    <w:rsid w:val="00310A9B"/>
    <w:rsid w:val="00311405"/>
    <w:rsid w:val="00312DA9"/>
    <w:rsid w:val="00313EE9"/>
    <w:rsid w:val="003149A0"/>
    <w:rsid w:val="00316A08"/>
    <w:rsid w:val="003205AD"/>
    <w:rsid w:val="00324A06"/>
    <w:rsid w:val="003276AE"/>
    <w:rsid w:val="0033027D"/>
    <w:rsid w:val="00335FB2"/>
    <w:rsid w:val="00344158"/>
    <w:rsid w:val="003510F8"/>
    <w:rsid w:val="00355CB6"/>
    <w:rsid w:val="003739AE"/>
    <w:rsid w:val="00385058"/>
    <w:rsid w:val="0038516D"/>
    <w:rsid w:val="003869D7"/>
    <w:rsid w:val="00390625"/>
    <w:rsid w:val="00393732"/>
    <w:rsid w:val="003963EB"/>
    <w:rsid w:val="003967D8"/>
    <w:rsid w:val="003A1EB0"/>
    <w:rsid w:val="003A254A"/>
    <w:rsid w:val="003C0F14"/>
    <w:rsid w:val="003C2DA6"/>
    <w:rsid w:val="003C6DA6"/>
    <w:rsid w:val="003C752C"/>
    <w:rsid w:val="003D2781"/>
    <w:rsid w:val="003D6256"/>
    <w:rsid w:val="003D62A9"/>
    <w:rsid w:val="003F268E"/>
    <w:rsid w:val="003F7B3D"/>
    <w:rsid w:val="00411698"/>
    <w:rsid w:val="0041296B"/>
    <w:rsid w:val="00414164"/>
    <w:rsid w:val="0041789B"/>
    <w:rsid w:val="004260A5"/>
    <w:rsid w:val="00431F01"/>
    <w:rsid w:val="00432283"/>
    <w:rsid w:val="0043745F"/>
    <w:rsid w:val="0044029F"/>
    <w:rsid w:val="00440BC9"/>
    <w:rsid w:val="004418F4"/>
    <w:rsid w:val="00442E4D"/>
    <w:rsid w:val="00450F07"/>
    <w:rsid w:val="00455DE4"/>
    <w:rsid w:val="00472F83"/>
    <w:rsid w:val="00475634"/>
    <w:rsid w:val="0048267C"/>
    <w:rsid w:val="004840B1"/>
    <w:rsid w:val="004876B9"/>
    <w:rsid w:val="0049226C"/>
    <w:rsid w:val="00493A79"/>
    <w:rsid w:val="00495840"/>
    <w:rsid w:val="004A40BE"/>
    <w:rsid w:val="004A6A60"/>
    <w:rsid w:val="004B4153"/>
    <w:rsid w:val="004C3255"/>
    <w:rsid w:val="004C5610"/>
    <w:rsid w:val="004C634D"/>
    <w:rsid w:val="004D24B9"/>
    <w:rsid w:val="004E2CE2"/>
    <w:rsid w:val="004E5172"/>
    <w:rsid w:val="004E690C"/>
    <w:rsid w:val="004E6F8A"/>
    <w:rsid w:val="00502CD2"/>
    <w:rsid w:val="00503DC8"/>
    <w:rsid w:val="00504774"/>
    <w:rsid w:val="00504E33"/>
    <w:rsid w:val="00523CB1"/>
    <w:rsid w:val="00523DF4"/>
    <w:rsid w:val="005326EF"/>
    <w:rsid w:val="00532DB1"/>
    <w:rsid w:val="00537158"/>
    <w:rsid w:val="0055216E"/>
    <w:rsid w:val="00552C2C"/>
    <w:rsid w:val="005555B7"/>
    <w:rsid w:val="005562A8"/>
    <w:rsid w:val="005573BB"/>
    <w:rsid w:val="00557B2E"/>
    <w:rsid w:val="00561267"/>
    <w:rsid w:val="00566971"/>
    <w:rsid w:val="00570251"/>
    <w:rsid w:val="00571E3F"/>
    <w:rsid w:val="00574059"/>
    <w:rsid w:val="0057576A"/>
    <w:rsid w:val="00585210"/>
    <w:rsid w:val="00590087"/>
    <w:rsid w:val="00595A77"/>
    <w:rsid w:val="005967B4"/>
    <w:rsid w:val="00597FA6"/>
    <w:rsid w:val="005A032D"/>
    <w:rsid w:val="005B513E"/>
    <w:rsid w:val="005C09C6"/>
    <w:rsid w:val="005C29F7"/>
    <w:rsid w:val="005C4F58"/>
    <w:rsid w:val="005C5E8D"/>
    <w:rsid w:val="005C78F2"/>
    <w:rsid w:val="005D057C"/>
    <w:rsid w:val="005D1186"/>
    <w:rsid w:val="005D3FEC"/>
    <w:rsid w:val="005D44BE"/>
    <w:rsid w:val="005E088B"/>
    <w:rsid w:val="005E33F0"/>
    <w:rsid w:val="005F27B0"/>
    <w:rsid w:val="005F3FD0"/>
    <w:rsid w:val="00605900"/>
    <w:rsid w:val="00611EC4"/>
    <w:rsid w:val="00612542"/>
    <w:rsid w:val="006146D2"/>
    <w:rsid w:val="00620B3F"/>
    <w:rsid w:val="00622132"/>
    <w:rsid w:val="006239E7"/>
    <w:rsid w:val="006254C4"/>
    <w:rsid w:val="006323BE"/>
    <w:rsid w:val="006418C6"/>
    <w:rsid w:val="00641ED8"/>
    <w:rsid w:val="00650930"/>
    <w:rsid w:val="00654893"/>
    <w:rsid w:val="006573B4"/>
    <w:rsid w:val="006576C6"/>
    <w:rsid w:val="00657889"/>
    <w:rsid w:val="00660E90"/>
    <w:rsid w:val="00671BBB"/>
    <w:rsid w:val="00681EC1"/>
    <w:rsid w:val="00682237"/>
    <w:rsid w:val="006860BF"/>
    <w:rsid w:val="006866F9"/>
    <w:rsid w:val="00693D10"/>
    <w:rsid w:val="006A0EF8"/>
    <w:rsid w:val="006A2201"/>
    <w:rsid w:val="006A45BA"/>
    <w:rsid w:val="006B4280"/>
    <w:rsid w:val="006B4B1C"/>
    <w:rsid w:val="006C4991"/>
    <w:rsid w:val="006C4F60"/>
    <w:rsid w:val="006D069A"/>
    <w:rsid w:val="006E0F19"/>
    <w:rsid w:val="006E1FDA"/>
    <w:rsid w:val="006E532F"/>
    <w:rsid w:val="006E5E87"/>
    <w:rsid w:val="0070389A"/>
    <w:rsid w:val="00706A1A"/>
    <w:rsid w:val="00707673"/>
    <w:rsid w:val="00707953"/>
    <w:rsid w:val="007162BE"/>
    <w:rsid w:val="00717554"/>
    <w:rsid w:val="00722267"/>
    <w:rsid w:val="00734837"/>
    <w:rsid w:val="0074444D"/>
    <w:rsid w:val="00745DE7"/>
    <w:rsid w:val="00750C25"/>
    <w:rsid w:val="0075252A"/>
    <w:rsid w:val="00752683"/>
    <w:rsid w:val="00764B84"/>
    <w:rsid w:val="00765028"/>
    <w:rsid w:val="00777E4E"/>
    <w:rsid w:val="0078034D"/>
    <w:rsid w:val="00790BCC"/>
    <w:rsid w:val="00794614"/>
    <w:rsid w:val="00795CEE"/>
    <w:rsid w:val="007974F5"/>
    <w:rsid w:val="007A22DD"/>
    <w:rsid w:val="007A5AA5"/>
    <w:rsid w:val="007B0F49"/>
    <w:rsid w:val="007C02A5"/>
    <w:rsid w:val="007C7E14"/>
    <w:rsid w:val="007D03D2"/>
    <w:rsid w:val="007D1AB2"/>
    <w:rsid w:val="007D2B69"/>
    <w:rsid w:val="007D69D6"/>
    <w:rsid w:val="007D7320"/>
    <w:rsid w:val="007E3219"/>
    <w:rsid w:val="007E4429"/>
    <w:rsid w:val="007E7E15"/>
    <w:rsid w:val="007F26BD"/>
    <w:rsid w:val="007F45AB"/>
    <w:rsid w:val="007F522E"/>
    <w:rsid w:val="007F7421"/>
    <w:rsid w:val="00801E04"/>
    <w:rsid w:val="00801F7F"/>
    <w:rsid w:val="00813C1F"/>
    <w:rsid w:val="00834500"/>
    <w:rsid w:val="00834974"/>
    <w:rsid w:val="00834A60"/>
    <w:rsid w:val="0084213B"/>
    <w:rsid w:val="00842436"/>
    <w:rsid w:val="00850312"/>
    <w:rsid w:val="00860571"/>
    <w:rsid w:val="00863E89"/>
    <w:rsid w:val="00872B3B"/>
    <w:rsid w:val="00881B40"/>
    <w:rsid w:val="0088222A"/>
    <w:rsid w:val="00885EE6"/>
    <w:rsid w:val="00886575"/>
    <w:rsid w:val="008901F6"/>
    <w:rsid w:val="00896C03"/>
    <w:rsid w:val="00896FDB"/>
    <w:rsid w:val="008A3ED9"/>
    <w:rsid w:val="008A495D"/>
    <w:rsid w:val="008A76FD"/>
    <w:rsid w:val="008B2D09"/>
    <w:rsid w:val="008B519F"/>
    <w:rsid w:val="008C0E78"/>
    <w:rsid w:val="008C2D30"/>
    <w:rsid w:val="008C4FD5"/>
    <w:rsid w:val="008C537F"/>
    <w:rsid w:val="008D07F0"/>
    <w:rsid w:val="008D2214"/>
    <w:rsid w:val="008D23CC"/>
    <w:rsid w:val="008D658B"/>
    <w:rsid w:val="008E1360"/>
    <w:rsid w:val="008E35CC"/>
    <w:rsid w:val="008F2F43"/>
    <w:rsid w:val="009040CC"/>
    <w:rsid w:val="00907F38"/>
    <w:rsid w:val="00915512"/>
    <w:rsid w:val="00935CB0"/>
    <w:rsid w:val="009428A9"/>
    <w:rsid w:val="009437A2"/>
    <w:rsid w:val="00944B28"/>
    <w:rsid w:val="009533B3"/>
    <w:rsid w:val="00954138"/>
    <w:rsid w:val="009577A0"/>
    <w:rsid w:val="00967838"/>
    <w:rsid w:val="0097482B"/>
    <w:rsid w:val="00982CD6"/>
    <w:rsid w:val="00985B73"/>
    <w:rsid w:val="009870A7"/>
    <w:rsid w:val="00987775"/>
    <w:rsid w:val="00992266"/>
    <w:rsid w:val="00994A54"/>
    <w:rsid w:val="009A0B51"/>
    <w:rsid w:val="009A1F5A"/>
    <w:rsid w:val="009A3BC4"/>
    <w:rsid w:val="009A527F"/>
    <w:rsid w:val="009B1936"/>
    <w:rsid w:val="009B493F"/>
    <w:rsid w:val="009B6191"/>
    <w:rsid w:val="009C2977"/>
    <w:rsid w:val="009C2DCC"/>
    <w:rsid w:val="009C52F0"/>
    <w:rsid w:val="009D1FA7"/>
    <w:rsid w:val="009E54A2"/>
    <w:rsid w:val="009E6C21"/>
    <w:rsid w:val="009F51D5"/>
    <w:rsid w:val="009F7959"/>
    <w:rsid w:val="00A01CFF"/>
    <w:rsid w:val="00A06E33"/>
    <w:rsid w:val="00A10539"/>
    <w:rsid w:val="00A12302"/>
    <w:rsid w:val="00A15763"/>
    <w:rsid w:val="00A15B43"/>
    <w:rsid w:val="00A20954"/>
    <w:rsid w:val="00A226C6"/>
    <w:rsid w:val="00A27912"/>
    <w:rsid w:val="00A338A3"/>
    <w:rsid w:val="00A3471E"/>
    <w:rsid w:val="00A35110"/>
    <w:rsid w:val="00A36378"/>
    <w:rsid w:val="00A40015"/>
    <w:rsid w:val="00A47445"/>
    <w:rsid w:val="00A51434"/>
    <w:rsid w:val="00A57EDF"/>
    <w:rsid w:val="00A60411"/>
    <w:rsid w:val="00A6656B"/>
    <w:rsid w:val="00A70E1E"/>
    <w:rsid w:val="00A73257"/>
    <w:rsid w:val="00A804BB"/>
    <w:rsid w:val="00A848D4"/>
    <w:rsid w:val="00A9081F"/>
    <w:rsid w:val="00A9188C"/>
    <w:rsid w:val="00A9683C"/>
    <w:rsid w:val="00A97002"/>
    <w:rsid w:val="00A97A52"/>
    <w:rsid w:val="00AA0D6A"/>
    <w:rsid w:val="00AB4FF9"/>
    <w:rsid w:val="00AB58BF"/>
    <w:rsid w:val="00AC4534"/>
    <w:rsid w:val="00AD0751"/>
    <w:rsid w:val="00AD46D9"/>
    <w:rsid w:val="00AD73A2"/>
    <w:rsid w:val="00AD77C4"/>
    <w:rsid w:val="00AE25BF"/>
    <w:rsid w:val="00AE2BCE"/>
    <w:rsid w:val="00AF04F9"/>
    <w:rsid w:val="00AF0C13"/>
    <w:rsid w:val="00AF3205"/>
    <w:rsid w:val="00B03AF5"/>
    <w:rsid w:val="00B03C01"/>
    <w:rsid w:val="00B078D6"/>
    <w:rsid w:val="00B1248D"/>
    <w:rsid w:val="00B14709"/>
    <w:rsid w:val="00B224FF"/>
    <w:rsid w:val="00B2743D"/>
    <w:rsid w:val="00B3015C"/>
    <w:rsid w:val="00B344D8"/>
    <w:rsid w:val="00B42EDC"/>
    <w:rsid w:val="00B43713"/>
    <w:rsid w:val="00B567D1"/>
    <w:rsid w:val="00B57B4B"/>
    <w:rsid w:val="00B66DD3"/>
    <w:rsid w:val="00B73B4C"/>
    <w:rsid w:val="00B73DE4"/>
    <w:rsid w:val="00B73F75"/>
    <w:rsid w:val="00B8156D"/>
    <w:rsid w:val="00B8185E"/>
    <w:rsid w:val="00B96365"/>
    <w:rsid w:val="00B96481"/>
    <w:rsid w:val="00B96679"/>
    <w:rsid w:val="00BA3A53"/>
    <w:rsid w:val="00BA4095"/>
    <w:rsid w:val="00BA5B43"/>
    <w:rsid w:val="00BB4091"/>
    <w:rsid w:val="00BB5EB9"/>
    <w:rsid w:val="00BB5EBF"/>
    <w:rsid w:val="00BC4524"/>
    <w:rsid w:val="00BC642A"/>
    <w:rsid w:val="00BC65CA"/>
    <w:rsid w:val="00BC7574"/>
    <w:rsid w:val="00BC7C36"/>
    <w:rsid w:val="00BF621A"/>
    <w:rsid w:val="00BF6FBC"/>
    <w:rsid w:val="00BF7C9D"/>
    <w:rsid w:val="00C01E8C"/>
    <w:rsid w:val="00C03E01"/>
    <w:rsid w:val="00C14FF9"/>
    <w:rsid w:val="00C229DB"/>
    <w:rsid w:val="00C23582"/>
    <w:rsid w:val="00C2724D"/>
    <w:rsid w:val="00C27CA9"/>
    <w:rsid w:val="00C317E7"/>
    <w:rsid w:val="00C3799C"/>
    <w:rsid w:val="00C43207"/>
    <w:rsid w:val="00C43D1E"/>
    <w:rsid w:val="00C44336"/>
    <w:rsid w:val="00C50838"/>
    <w:rsid w:val="00C50F7C"/>
    <w:rsid w:val="00C51704"/>
    <w:rsid w:val="00C5591F"/>
    <w:rsid w:val="00C57C50"/>
    <w:rsid w:val="00C64610"/>
    <w:rsid w:val="00C670DD"/>
    <w:rsid w:val="00C715CA"/>
    <w:rsid w:val="00C7495D"/>
    <w:rsid w:val="00C76B5A"/>
    <w:rsid w:val="00C77CE9"/>
    <w:rsid w:val="00C83A90"/>
    <w:rsid w:val="00CA0968"/>
    <w:rsid w:val="00CA168E"/>
    <w:rsid w:val="00CA57DB"/>
    <w:rsid w:val="00CB30BD"/>
    <w:rsid w:val="00CB4236"/>
    <w:rsid w:val="00CC1610"/>
    <w:rsid w:val="00CC72A4"/>
    <w:rsid w:val="00CD3153"/>
    <w:rsid w:val="00CD7702"/>
    <w:rsid w:val="00CE5470"/>
    <w:rsid w:val="00CF0083"/>
    <w:rsid w:val="00CF1938"/>
    <w:rsid w:val="00CF54AA"/>
    <w:rsid w:val="00CF6810"/>
    <w:rsid w:val="00D01493"/>
    <w:rsid w:val="00D06117"/>
    <w:rsid w:val="00D100C3"/>
    <w:rsid w:val="00D12D84"/>
    <w:rsid w:val="00D14A4D"/>
    <w:rsid w:val="00D17E19"/>
    <w:rsid w:val="00D2511E"/>
    <w:rsid w:val="00D31CC8"/>
    <w:rsid w:val="00D32678"/>
    <w:rsid w:val="00D338FA"/>
    <w:rsid w:val="00D4011E"/>
    <w:rsid w:val="00D4507D"/>
    <w:rsid w:val="00D521C1"/>
    <w:rsid w:val="00D567F5"/>
    <w:rsid w:val="00D71F40"/>
    <w:rsid w:val="00D77416"/>
    <w:rsid w:val="00D77969"/>
    <w:rsid w:val="00D80FBC"/>
    <w:rsid w:val="00D80FC6"/>
    <w:rsid w:val="00D85B85"/>
    <w:rsid w:val="00D94917"/>
    <w:rsid w:val="00DA43CA"/>
    <w:rsid w:val="00DA74F3"/>
    <w:rsid w:val="00DB50DE"/>
    <w:rsid w:val="00DB5E13"/>
    <w:rsid w:val="00DB69F3"/>
    <w:rsid w:val="00DB6B9C"/>
    <w:rsid w:val="00DC0558"/>
    <w:rsid w:val="00DC4907"/>
    <w:rsid w:val="00DC56A8"/>
    <w:rsid w:val="00DD017C"/>
    <w:rsid w:val="00DD397A"/>
    <w:rsid w:val="00DD58B7"/>
    <w:rsid w:val="00DD6699"/>
    <w:rsid w:val="00DE3954"/>
    <w:rsid w:val="00DF4E58"/>
    <w:rsid w:val="00E007C5"/>
    <w:rsid w:val="00E00DBF"/>
    <w:rsid w:val="00E0213F"/>
    <w:rsid w:val="00E033E0"/>
    <w:rsid w:val="00E03E93"/>
    <w:rsid w:val="00E0744B"/>
    <w:rsid w:val="00E1026B"/>
    <w:rsid w:val="00E13CB2"/>
    <w:rsid w:val="00E14DA6"/>
    <w:rsid w:val="00E20C37"/>
    <w:rsid w:val="00E31A5B"/>
    <w:rsid w:val="00E357F3"/>
    <w:rsid w:val="00E52C57"/>
    <w:rsid w:val="00E57E7D"/>
    <w:rsid w:val="00E57F0A"/>
    <w:rsid w:val="00E6623A"/>
    <w:rsid w:val="00E84CD8"/>
    <w:rsid w:val="00E90B85"/>
    <w:rsid w:val="00E91679"/>
    <w:rsid w:val="00E92452"/>
    <w:rsid w:val="00E92971"/>
    <w:rsid w:val="00E94CC1"/>
    <w:rsid w:val="00E96431"/>
    <w:rsid w:val="00EA1257"/>
    <w:rsid w:val="00EB1353"/>
    <w:rsid w:val="00EC1039"/>
    <w:rsid w:val="00EC3039"/>
    <w:rsid w:val="00EC4469"/>
    <w:rsid w:val="00EC5235"/>
    <w:rsid w:val="00ED6B03"/>
    <w:rsid w:val="00ED7A5B"/>
    <w:rsid w:val="00EF33B9"/>
    <w:rsid w:val="00F02ECF"/>
    <w:rsid w:val="00F07C92"/>
    <w:rsid w:val="00F138AB"/>
    <w:rsid w:val="00F14B43"/>
    <w:rsid w:val="00F203C7"/>
    <w:rsid w:val="00F2105A"/>
    <w:rsid w:val="00F215E2"/>
    <w:rsid w:val="00F21E3F"/>
    <w:rsid w:val="00F41A27"/>
    <w:rsid w:val="00F4338D"/>
    <w:rsid w:val="00F440D3"/>
    <w:rsid w:val="00F446AC"/>
    <w:rsid w:val="00F46EAF"/>
    <w:rsid w:val="00F5774F"/>
    <w:rsid w:val="00F57B47"/>
    <w:rsid w:val="00F62688"/>
    <w:rsid w:val="00F65694"/>
    <w:rsid w:val="00F67CD7"/>
    <w:rsid w:val="00F76BE5"/>
    <w:rsid w:val="00F83D11"/>
    <w:rsid w:val="00F921F1"/>
    <w:rsid w:val="00F94684"/>
    <w:rsid w:val="00FA08EF"/>
    <w:rsid w:val="00FA2250"/>
    <w:rsid w:val="00FB0A82"/>
    <w:rsid w:val="00FB127E"/>
    <w:rsid w:val="00FC0804"/>
    <w:rsid w:val="00FC3B6D"/>
    <w:rsid w:val="00FD3A4E"/>
    <w:rsid w:val="00FD6E83"/>
    <w:rsid w:val="00FD703C"/>
    <w:rsid w:val="00FF3F0C"/>
    <w:rsid w:val="00FF493D"/>
    <w:rsid w:val="1B676FDE"/>
    <w:rsid w:val="3253B4E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v:textbox inset="5.85pt,.7pt,5.85pt,.7pt"/>
    </o:shapedefaults>
    <o:shapelayout v:ext="edit">
      <o:idmap v:ext="edit" data="1"/>
    </o:shapelayout>
  </w:shapeDefaults>
  <w:decimalSymbol w:val=","/>
  <w:listSeparator w:val=";"/>
  <w14:docId w14:val="2DCADDCC"/>
  <w15:chartTrackingRefBased/>
  <w15:docId w15:val="{155313F8-19FC-4CC7-96D0-1777751F4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1E5D23"/>
    <w:pPr>
      <w:overflowPunct w:val="0"/>
      <w:autoSpaceDE w:val="0"/>
      <w:autoSpaceDN w:val="0"/>
      <w:adjustRightInd w:val="0"/>
      <w:spacing w:after="180"/>
      <w:textAlignment w:val="baseline"/>
    </w:pPr>
    <w:rPr>
      <w:rFonts w:eastAsia="Times New Roman"/>
      <w:color w:val="000000"/>
      <w:lang w:val="en-GB"/>
    </w:rPr>
  </w:style>
  <w:style w:type="paragraph" w:styleId="Heading1">
    <w:name w:val="heading 1"/>
    <w:next w:val="Normal"/>
    <w:qFormat/>
    <w:rsid w:val="00E929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E92971"/>
    <w:pPr>
      <w:pBdr>
        <w:top w:val="none" w:sz="0" w:space="0" w:color="auto"/>
      </w:pBdr>
      <w:spacing w:before="180"/>
      <w:outlineLvl w:val="1"/>
    </w:pPr>
    <w:rPr>
      <w:sz w:val="32"/>
    </w:rPr>
  </w:style>
  <w:style w:type="paragraph" w:styleId="Heading3">
    <w:name w:val="heading 3"/>
    <w:basedOn w:val="Heading2"/>
    <w:next w:val="Normal"/>
    <w:qFormat/>
    <w:rsid w:val="00E92971"/>
    <w:pPr>
      <w:spacing w:before="120"/>
      <w:outlineLvl w:val="2"/>
    </w:pPr>
    <w:rPr>
      <w:sz w:val="28"/>
    </w:rPr>
  </w:style>
  <w:style w:type="paragraph" w:styleId="Heading4">
    <w:name w:val="heading 4"/>
    <w:basedOn w:val="Heading3"/>
    <w:next w:val="Normal"/>
    <w:qFormat/>
    <w:rsid w:val="00E92971"/>
    <w:pPr>
      <w:ind w:left="1418" w:hanging="1418"/>
      <w:outlineLvl w:val="3"/>
    </w:pPr>
    <w:rPr>
      <w:sz w:val="24"/>
    </w:rPr>
  </w:style>
  <w:style w:type="paragraph" w:styleId="Heading5">
    <w:name w:val="heading 5"/>
    <w:basedOn w:val="Heading4"/>
    <w:next w:val="Normal"/>
    <w:qFormat/>
    <w:rsid w:val="00E92971"/>
    <w:pPr>
      <w:ind w:left="1701" w:hanging="1701"/>
      <w:outlineLvl w:val="4"/>
    </w:pPr>
    <w:rPr>
      <w:sz w:val="22"/>
    </w:rPr>
  </w:style>
  <w:style w:type="paragraph" w:styleId="Heading6">
    <w:name w:val="heading 6"/>
    <w:basedOn w:val="H6"/>
    <w:next w:val="Normal"/>
    <w:qFormat/>
    <w:rsid w:val="00E92971"/>
    <w:pPr>
      <w:outlineLvl w:val="5"/>
    </w:pPr>
  </w:style>
  <w:style w:type="paragraph" w:styleId="Heading7">
    <w:name w:val="heading 7"/>
    <w:basedOn w:val="H6"/>
    <w:next w:val="Normal"/>
    <w:qFormat/>
    <w:rsid w:val="00E92971"/>
    <w:pPr>
      <w:outlineLvl w:val="6"/>
    </w:pPr>
  </w:style>
  <w:style w:type="paragraph" w:styleId="Heading8">
    <w:name w:val="heading 8"/>
    <w:basedOn w:val="Heading1"/>
    <w:next w:val="Normal"/>
    <w:qFormat/>
    <w:rsid w:val="00E92971"/>
    <w:pPr>
      <w:ind w:left="0" w:firstLine="0"/>
      <w:outlineLvl w:val="7"/>
    </w:pPr>
  </w:style>
  <w:style w:type="paragraph" w:styleId="Heading9">
    <w:name w:val="heading 9"/>
    <w:basedOn w:val="Heading8"/>
    <w:next w:val="Normal"/>
    <w:qFormat/>
    <w:rsid w:val="00E929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9297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92971"/>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9297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qFormat/>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92971"/>
    <w:pPr>
      <w:spacing w:before="180"/>
      <w:ind w:left="2693" w:hanging="2693"/>
    </w:pPr>
    <w:rPr>
      <w:b/>
    </w:rPr>
  </w:style>
  <w:style w:type="paragraph" w:styleId="TOC1">
    <w:name w:val="toc 1"/>
    <w:semiHidden/>
    <w:rsid w:val="00E929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ZT">
    <w:name w:val="ZT"/>
    <w:rsid w:val="00E929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E92971"/>
    <w:pPr>
      <w:ind w:left="1701" w:hanging="1701"/>
    </w:pPr>
  </w:style>
  <w:style w:type="paragraph" w:styleId="TOC4">
    <w:name w:val="toc 4"/>
    <w:basedOn w:val="TOC3"/>
    <w:semiHidden/>
    <w:rsid w:val="00E92971"/>
    <w:pPr>
      <w:ind w:left="1418" w:hanging="1418"/>
    </w:pPr>
  </w:style>
  <w:style w:type="paragraph" w:styleId="TOC3">
    <w:name w:val="toc 3"/>
    <w:basedOn w:val="TOC2"/>
    <w:semiHidden/>
    <w:rsid w:val="00E92971"/>
    <w:pPr>
      <w:ind w:left="1134" w:hanging="1134"/>
    </w:pPr>
  </w:style>
  <w:style w:type="paragraph" w:styleId="TOC2">
    <w:name w:val="toc 2"/>
    <w:basedOn w:val="TOC1"/>
    <w:semiHidden/>
    <w:rsid w:val="00E92971"/>
    <w:pPr>
      <w:keepNext w:val="0"/>
      <w:spacing w:before="0"/>
      <w:ind w:left="851" w:hanging="851"/>
    </w:pPr>
    <w:rPr>
      <w:sz w:val="20"/>
    </w:rPr>
  </w:style>
  <w:style w:type="paragraph" w:styleId="Index2">
    <w:name w:val="index 2"/>
    <w:basedOn w:val="Index1"/>
    <w:semiHidden/>
    <w:rsid w:val="00E92971"/>
    <w:pPr>
      <w:ind w:left="284"/>
    </w:pPr>
  </w:style>
  <w:style w:type="paragraph" w:styleId="Index1">
    <w:name w:val="index 1"/>
    <w:basedOn w:val="Normal"/>
    <w:semiHidden/>
    <w:rsid w:val="00E92971"/>
    <w:pPr>
      <w:keepLines/>
      <w:spacing w:after="0"/>
    </w:pPr>
  </w:style>
  <w:style w:type="paragraph" w:customStyle="1" w:styleId="ZH">
    <w:name w:val="ZH"/>
    <w:rsid w:val="00E929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E92971"/>
    <w:pPr>
      <w:outlineLvl w:val="9"/>
    </w:pPr>
  </w:style>
  <w:style w:type="paragraph" w:styleId="ListNumber2">
    <w:name w:val="List Number 2"/>
    <w:basedOn w:val="ListNumber"/>
    <w:rsid w:val="00E92971"/>
    <w:pPr>
      <w:ind w:left="851"/>
    </w:pPr>
  </w:style>
  <w:style w:type="character" w:styleId="FootnoteReference">
    <w:name w:val="footnote reference"/>
    <w:semiHidden/>
    <w:rsid w:val="00E92971"/>
    <w:rPr>
      <w:b/>
      <w:position w:val="6"/>
      <w:sz w:val="16"/>
    </w:rPr>
  </w:style>
  <w:style w:type="paragraph" w:styleId="FootnoteText">
    <w:name w:val="footnote text"/>
    <w:basedOn w:val="Normal"/>
    <w:semiHidden/>
    <w:rsid w:val="00E92971"/>
    <w:pPr>
      <w:keepLines/>
      <w:spacing w:after="0"/>
      <w:ind w:left="454" w:hanging="454"/>
    </w:pPr>
    <w:rPr>
      <w:sz w:val="16"/>
    </w:rPr>
  </w:style>
  <w:style w:type="paragraph" w:customStyle="1" w:styleId="TAC">
    <w:name w:val="TAC"/>
    <w:basedOn w:val="TAL"/>
    <w:rsid w:val="00E92971"/>
    <w:pPr>
      <w:jc w:val="center"/>
    </w:pPr>
  </w:style>
  <w:style w:type="paragraph" w:customStyle="1" w:styleId="TF">
    <w:name w:val="TF"/>
    <w:basedOn w:val="TH"/>
    <w:rsid w:val="00E92971"/>
    <w:pPr>
      <w:keepNext w:val="0"/>
      <w:spacing w:before="0" w:after="240"/>
    </w:pPr>
  </w:style>
  <w:style w:type="paragraph" w:customStyle="1" w:styleId="NO">
    <w:name w:val="NO"/>
    <w:basedOn w:val="Normal"/>
    <w:rsid w:val="00E92971"/>
    <w:pPr>
      <w:keepLines/>
      <w:ind w:left="1135" w:hanging="851"/>
    </w:pPr>
  </w:style>
  <w:style w:type="paragraph" w:styleId="TOC9">
    <w:name w:val="toc 9"/>
    <w:basedOn w:val="TOC8"/>
    <w:semiHidden/>
    <w:rsid w:val="00E92971"/>
    <w:pPr>
      <w:ind w:left="1418" w:hanging="1418"/>
    </w:pPr>
  </w:style>
  <w:style w:type="paragraph" w:customStyle="1" w:styleId="EX">
    <w:name w:val="EX"/>
    <w:basedOn w:val="Normal"/>
    <w:rsid w:val="00E92971"/>
    <w:pPr>
      <w:keepLines/>
      <w:ind w:left="1702" w:hanging="1418"/>
    </w:pPr>
  </w:style>
  <w:style w:type="paragraph" w:customStyle="1" w:styleId="FP">
    <w:name w:val="FP"/>
    <w:basedOn w:val="Normal"/>
    <w:rsid w:val="00E92971"/>
    <w:pPr>
      <w:spacing w:after="0"/>
    </w:pPr>
  </w:style>
  <w:style w:type="paragraph" w:customStyle="1" w:styleId="LD">
    <w:name w:val="LD"/>
    <w:rsid w:val="00E92971"/>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E92971"/>
    <w:pPr>
      <w:spacing w:after="0"/>
    </w:pPr>
  </w:style>
  <w:style w:type="paragraph" w:customStyle="1" w:styleId="EW">
    <w:name w:val="EW"/>
    <w:basedOn w:val="EX"/>
    <w:rsid w:val="00E92971"/>
    <w:pPr>
      <w:spacing w:after="0"/>
    </w:pPr>
  </w:style>
  <w:style w:type="paragraph" w:styleId="TOC6">
    <w:name w:val="toc 6"/>
    <w:basedOn w:val="TOC5"/>
    <w:next w:val="Normal"/>
    <w:semiHidden/>
    <w:rsid w:val="00E92971"/>
    <w:pPr>
      <w:ind w:left="1985" w:hanging="1985"/>
    </w:pPr>
  </w:style>
  <w:style w:type="paragraph" w:styleId="TOC7">
    <w:name w:val="toc 7"/>
    <w:basedOn w:val="TOC6"/>
    <w:next w:val="Normal"/>
    <w:semiHidden/>
    <w:rsid w:val="00E92971"/>
    <w:pPr>
      <w:ind w:left="2268" w:hanging="2268"/>
    </w:pPr>
  </w:style>
  <w:style w:type="paragraph" w:styleId="ListBullet2">
    <w:name w:val="List Bullet 2"/>
    <w:basedOn w:val="ListBullet"/>
    <w:rsid w:val="00E92971"/>
    <w:pPr>
      <w:ind w:left="851"/>
    </w:pPr>
  </w:style>
  <w:style w:type="paragraph" w:styleId="ListBullet3">
    <w:name w:val="List Bullet 3"/>
    <w:basedOn w:val="ListBullet2"/>
    <w:rsid w:val="00E92971"/>
    <w:pPr>
      <w:ind w:left="1135"/>
    </w:pPr>
  </w:style>
  <w:style w:type="paragraph" w:styleId="ListNumber">
    <w:name w:val="List Number"/>
    <w:basedOn w:val="List"/>
    <w:rsid w:val="00E92971"/>
  </w:style>
  <w:style w:type="paragraph" w:customStyle="1" w:styleId="EQ">
    <w:name w:val="EQ"/>
    <w:basedOn w:val="Normal"/>
    <w:next w:val="Normal"/>
    <w:rsid w:val="00E92971"/>
    <w:pPr>
      <w:keepLines/>
      <w:tabs>
        <w:tab w:val="center" w:pos="4536"/>
        <w:tab w:val="right" w:pos="9072"/>
      </w:tabs>
    </w:pPr>
    <w:rPr>
      <w:noProof/>
    </w:rPr>
  </w:style>
  <w:style w:type="paragraph" w:customStyle="1" w:styleId="TH">
    <w:name w:val="TH"/>
    <w:basedOn w:val="Normal"/>
    <w:link w:val="THChar"/>
    <w:rsid w:val="00E92971"/>
    <w:pPr>
      <w:keepNext/>
      <w:keepLines/>
      <w:spacing w:before="60"/>
      <w:jc w:val="center"/>
    </w:pPr>
    <w:rPr>
      <w:rFonts w:ascii="Arial" w:hAnsi="Arial"/>
      <w:b/>
    </w:rPr>
  </w:style>
  <w:style w:type="paragraph" w:customStyle="1" w:styleId="NF">
    <w:name w:val="NF"/>
    <w:basedOn w:val="NO"/>
    <w:rsid w:val="00E92971"/>
    <w:pPr>
      <w:keepNext/>
      <w:spacing w:after="0"/>
    </w:pPr>
    <w:rPr>
      <w:rFonts w:ascii="Arial" w:hAnsi="Arial"/>
      <w:sz w:val="18"/>
    </w:rPr>
  </w:style>
  <w:style w:type="paragraph" w:customStyle="1" w:styleId="PL">
    <w:name w:val="PL"/>
    <w:rsid w:val="00E929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E92971"/>
    <w:pPr>
      <w:jc w:val="right"/>
    </w:pPr>
  </w:style>
  <w:style w:type="paragraph" w:customStyle="1" w:styleId="H6">
    <w:name w:val="H6"/>
    <w:basedOn w:val="Heading5"/>
    <w:next w:val="Normal"/>
    <w:rsid w:val="00E92971"/>
    <w:pPr>
      <w:ind w:left="1985" w:hanging="1985"/>
      <w:outlineLvl w:val="9"/>
    </w:pPr>
    <w:rPr>
      <w:sz w:val="20"/>
    </w:rPr>
  </w:style>
  <w:style w:type="paragraph" w:customStyle="1" w:styleId="TAN">
    <w:name w:val="TAN"/>
    <w:basedOn w:val="TAL"/>
    <w:link w:val="TANChar"/>
    <w:qFormat/>
    <w:rsid w:val="00E92971"/>
    <w:pPr>
      <w:ind w:left="851" w:hanging="851"/>
    </w:pPr>
  </w:style>
  <w:style w:type="paragraph" w:customStyle="1" w:styleId="ZA">
    <w:name w:val="ZA"/>
    <w:rsid w:val="00E929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E929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E929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E929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E92971"/>
    <w:pPr>
      <w:framePr w:wrap="notBeside" w:y="16161"/>
    </w:pPr>
  </w:style>
  <w:style w:type="character" w:customStyle="1" w:styleId="ZGSM">
    <w:name w:val="ZGSM"/>
    <w:rsid w:val="00E92971"/>
  </w:style>
  <w:style w:type="paragraph" w:styleId="List2">
    <w:name w:val="List 2"/>
    <w:basedOn w:val="List"/>
    <w:rsid w:val="00E92971"/>
    <w:pPr>
      <w:ind w:left="851"/>
    </w:pPr>
  </w:style>
  <w:style w:type="paragraph" w:customStyle="1" w:styleId="ZG">
    <w:name w:val="ZG"/>
    <w:rsid w:val="00E929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E92971"/>
    <w:pPr>
      <w:ind w:left="1135"/>
    </w:pPr>
  </w:style>
  <w:style w:type="paragraph" w:styleId="List4">
    <w:name w:val="List 4"/>
    <w:basedOn w:val="List3"/>
    <w:rsid w:val="00E92971"/>
    <w:pPr>
      <w:ind w:left="1418"/>
    </w:pPr>
  </w:style>
  <w:style w:type="paragraph" w:styleId="List5">
    <w:name w:val="List 5"/>
    <w:basedOn w:val="List4"/>
    <w:rsid w:val="00E92971"/>
    <w:pPr>
      <w:ind w:left="1702"/>
    </w:pPr>
  </w:style>
  <w:style w:type="paragraph" w:customStyle="1" w:styleId="EditorsNote">
    <w:name w:val="Editor's Note"/>
    <w:basedOn w:val="NO"/>
    <w:rsid w:val="00E92971"/>
    <w:rPr>
      <w:color w:val="FF0000"/>
    </w:rPr>
  </w:style>
  <w:style w:type="paragraph" w:styleId="List">
    <w:name w:val="List"/>
    <w:basedOn w:val="Normal"/>
    <w:rsid w:val="00E92971"/>
    <w:pPr>
      <w:ind w:left="568" w:hanging="284"/>
    </w:pPr>
  </w:style>
  <w:style w:type="paragraph" w:styleId="ListBullet">
    <w:name w:val="List Bullet"/>
    <w:basedOn w:val="List"/>
    <w:rsid w:val="00E92971"/>
  </w:style>
  <w:style w:type="paragraph" w:styleId="ListBullet4">
    <w:name w:val="List Bullet 4"/>
    <w:basedOn w:val="ListBullet3"/>
    <w:rsid w:val="00E92971"/>
    <w:pPr>
      <w:ind w:left="1418"/>
    </w:pPr>
  </w:style>
  <w:style w:type="paragraph" w:styleId="ListBullet5">
    <w:name w:val="List Bullet 5"/>
    <w:basedOn w:val="ListBullet4"/>
    <w:rsid w:val="00E92971"/>
    <w:pPr>
      <w:ind w:left="1702"/>
    </w:pPr>
  </w:style>
  <w:style w:type="paragraph" w:customStyle="1" w:styleId="B1">
    <w:name w:val="B1"/>
    <w:basedOn w:val="List"/>
    <w:link w:val="B1Char"/>
    <w:rsid w:val="00E92971"/>
  </w:style>
  <w:style w:type="paragraph" w:customStyle="1" w:styleId="B2">
    <w:name w:val="B2"/>
    <w:basedOn w:val="List2"/>
    <w:rsid w:val="00E92971"/>
  </w:style>
  <w:style w:type="paragraph" w:customStyle="1" w:styleId="B3">
    <w:name w:val="B3"/>
    <w:basedOn w:val="List3"/>
    <w:rsid w:val="00E92971"/>
  </w:style>
  <w:style w:type="paragraph" w:customStyle="1" w:styleId="B4">
    <w:name w:val="B4"/>
    <w:basedOn w:val="List4"/>
    <w:rsid w:val="00E92971"/>
  </w:style>
  <w:style w:type="paragraph" w:customStyle="1" w:styleId="B5">
    <w:name w:val="B5"/>
    <w:basedOn w:val="List5"/>
    <w:rsid w:val="00E92971"/>
  </w:style>
  <w:style w:type="paragraph" w:styleId="Footer">
    <w:name w:val="footer"/>
    <w:basedOn w:val="Header"/>
    <w:rsid w:val="00E92971"/>
    <w:pPr>
      <w:jc w:val="center"/>
    </w:pPr>
    <w:rPr>
      <w:i/>
    </w:rPr>
  </w:style>
  <w:style w:type="paragraph" w:customStyle="1" w:styleId="ZTD">
    <w:name w:val="ZTD"/>
    <w:basedOn w:val="ZB"/>
    <w:rsid w:val="00E9297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uiPriority w:val="99"/>
    <w:semiHidden/>
    <w:unhideWhenUsed/>
    <w:rsid w:val="00CD7702"/>
    <w:rPr>
      <w:color w:val="605E5C"/>
      <w:shd w:val="clear" w:color="auto" w:fill="E1DFDD"/>
    </w:rPr>
  </w:style>
  <w:style w:type="character" w:customStyle="1" w:styleId="B1Char">
    <w:name w:val="B1 Char"/>
    <w:link w:val="B1"/>
    <w:rsid w:val="00CF1938"/>
    <w:rPr>
      <w:rFonts w:eastAsia="Times New Roman"/>
      <w:color w:val="000000"/>
      <w:lang w:eastAsia="ja-JP"/>
    </w:rPr>
  </w:style>
  <w:style w:type="character" w:customStyle="1" w:styleId="THChar">
    <w:name w:val="TH Char"/>
    <w:link w:val="TH"/>
    <w:rsid w:val="00E92971"/>
    <w:rPr>
      <w:rFonts w:ascii="Arial" w:eastAsia="Times New Roman" w:hAnsi="Arial"/>
      <w:b/>
      <w:color w:val="000000"/>
      <w:lang w:eastAsia="ja-JP"/>
    </w:rPr>
  </w:style>
  <w:style w:type="character" w:customStyle="1" w:styleId="CRCoverPageZchn">
    <w:name w:val="CR Cover Page Zchn"/>
    <w:link w:val="CRCoverPage"/>
    <w:locked/>
    <w:rsid w:val="00595A77"/>
    <w:rPr>
      <w:rFonts w:ascii="Arial" w:hAnsi="Arial"/>
      <w:lang w:eastAsia="en-US"/>
    </w:rPr>
  </w:style>
  <w:style w:type="paragraph" w:customStyle="1" w:styleId="xmsonormal">
    <w:name w:val="x_msonormal"/>
    <w:basedOn w:val="Normal"/>
    <w:rsid w:val="004C5610"/>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character" w:customStyle="1" w:styleId="TANChar">
    <w:name w:val="TAN Char"/>
    <w:link w:val="TAN"/>
    <w:qFormat/>
    <w:locked/>
    <w:rsid w:val="00F94684"/>
    <w:rPr>
      <w:rFonts w:ascii="Arial" w:eastAsia="Times New Roman" w:hAnsi="Arial"/>
      <w:color w:val="000000"/>
      <w:sz w:val="18"/>
      <w:lang w:val="en-GB"/>
    </w:rPr>
  </w:style>
  <w:style w:type="paragraph" w:customStyle="1" w:styleId="00BodyText">
    <w:name w:val="00 BodyText"/>
    <w:basedOn w:val="Normal"/>
    <w:rsid w:val="00AD73A2"/>
    <w:pPr>
      <w:overflowPunct/>
      <w:autoSpaceDE/>
      <w:autoSpaceDN/>
      <w:adjustRightInd/>
      <w:spacing w:after="220"/>
      <w:textAlignment w:val="auto"/>
    </w:pPr>
    <w:rPr>
      <w:rFonts w:ascii="Arial" w:hAnsi="Arial"/>
      <w:color w:val="auto"/>
      <w:sz w:val="22"/>
      <w:lang w:val="en-US" w:eastAsia="en-US"/>
    </w:rPr>
  </w:style>
  <w:style w:type="character" w:styleId="SubtleEmphasis">
    <w:name w:val="Subtle Emphasis"/>
    <w:basedOn w:val="DefaultParagraphFont"/>
    <w:uiPriority w:val="19"/>
    <w:qFormat/>
    <w:rsid w:val="00324A06"/>
    <w:rPr>
      <w:i/>
      <w:iCs/>
      <w:color w:val="404040" w:themeColor="text1" w:themeTint="BF"/>
    </w:rPr>
  </w:style>
  <w:style w:type="paragraph" w:styleId="ListParagraph">
    <w:name w:val="List Paragraph"/>
    <w:basedOn w:val="Normal"/>
    <w:uiPriority w:val="34"/>
    <w:qFormat/>
    <w:rsid w:val="00324A06"/>
    <w:pPr>
      <w:overflowPunct/>
      <w:autoSpaceDE/>
      <w:autoSpaceDN/>
      <w:adjustRightInd/>
      <w:ind w:left="720"/>
      <w:contextualSpacing/>
      <w:textAlignment w:val="auto"/>
    </w:pPr>
    <w:rPr>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976068">
      <w:bodyDiv w:val="1"/>
      <w:marLeft w:val="0"/>
      <w:marRight w:val="0"/>
      <w:marTop w:val="0"/>
      <w:marBottom w:val="0"/>
      <w:divBdr>
        <w:top w:val="none" w:sz="0" w:space="0" w:color="auto"/>
        <w:left w:val="none" w:sz="0" w:space="0" w:color="auto"/>
        <w:bottom w:val="none" w:sz="0" w:space="0" w:color="auto"/>
        <w:right w:val="none" w:sz="0" w:space="0" w:color="auto"/>
      </w:divBdr>
    </w:div>
    <w:div w:id="239143077">
      <w:bodyDiv w:val="1"/>
      <w:marLeft w:val="0"/>
      <w:marRight w:val="0"/>
      <w:marTop w:val="0"/>
      <w:marBottom w:val="0"/>
      <w:divBdr>
        <w:top w:val="none" w:sz="0" w:space="0" w:color="auto"/>
        <w:left w:val="none" w:sz="0" w:space="0" w:color="auto"/>
        <w:bottom w:val="none" w:sz="0" w:space="0" w:color="auto"/>
        <w:right w:val="none" w:sz="0" w:space="0" w:color="auto"/>
      </w:divBdr>
      <w:divsChild>
        <w:div w:id="1990666914">
          <w:marLeft w:val="0"/>
          <w:marRight w:val="0"/>
          <w:marTop w:val="0"/>
          <w:marBottom w:val="0"/>
          <w:divBdr>
            <w:top w:val="none" w:sz="0" w:space="0" w:color="auto"/>
            <w:left w:val="none" w:sz="0" w:space="0" w:color="auto"/>
            <w:bottom w:val="none" w:sz="0" w:space="0" w:color="auto"/>
            <w:right w:val="none" w:sz="0" w:space="0" w:color="auto"/>
          </w:divBdr>
        </w:div>
      </w:divsChild>
    </w:div>
    <w:div w:id="273172781">
      <w:bodyDiv w:val="1"/>
      <w:marLeft w:val="0"/>
      <w:marRight w:val="0"/>
      <w:marTop w:val="0"/>
      <w:marBottom w:val="0"/>
      <w:divBdr>
        <w:top w:val="none" w:sz="0" w:space="0" w:color="auto"/>
        <w:left w:val="none" w:sz="0" w:space="0" w:color="auto"/>
        <w:bottom w:val="none" w:sz="0" w:space="0" w:color="auto"/>
        <w:right w:val="none" w:sz="0" w:space="0" w:color="auto"/>
      </w:divBdr>
      <w:divsChild>
        <w:div w:id="950939401">
          <w:marLeft w:val="1440"/>
          <w:marRight w:val="0"/>
          <w:marTop w:val="18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86433107">
      <w:bodyDiv w:val="1"/>
      <w:marLeft w:val="0"/>
      <w:marRight w:val="0"/>
      <w:marTop w:val="0"/>
      <w:marBottom w:val="0"/>
      <w:divBdr>
        <w:top w:val="none" w:sz="0" w:space="0" w:color="auto"/>
        <w:left w:val="none" w:sz="0" w:space="0" w:color="auto"/>
        <w:bottom w:val="none" w:sz="0" w:space="0" w:color="auto"/>
        <w:right w:val="none" w:sz="0" w:space="0" w:color="auto"/>
      </w:divBdr>
    </w:div>
    <w:div w:id="490103635">
      <w:bodyDiv w:val="1"/>
      <w:marLeft w:val="0"/>
      <w:marRight w:val="0"/>
      <w:marTop w:val="0"/>
      <w:marBottom w:val="0"/>
      <w:divBdr>
        <w:top w:val="none" w:sz="0" w:space="0" w:color="auto"/>
        <w:left w:val="none" w:sz="0" w:space="0" w:color="auto"/>
        <w:bottom w:val="none" w:sz="0" w:space="0" w:color="auto"/>
        <w:right w:val="none" w:sz="0" w:space="0" w:color="auto"/>
      </w:divBdr>
    </w:div>
    <w:div w:id="54934811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534726577">
      <w:bodyDiv w:val="1"/>
      <w:marLeft w:val="0"/>
      <w:marRight w:val="0"/>
      <w:marTop w:val="0"/>
      <w:marBottom w:val="0"/>
      <w:divBdr>
        <w:top w:val="none" w:sz="0" w:space="0" w:color="auto"/>
        <w:left w:val="none" w:sz="0" w:space="0" w:color="auto"/>
        <w:bottom w:val="none" w:sz="0" w:space="0" w:color="auto"/>
        <w:right w:val="none" w:sz="0" w:space="0" w:color="auto"/>
      </w:divBdr>
    </w:div>
    <w:div w:id="1666593675">
      <w:bodyDiv w:val="1"/>
      <w:marLeft w:val="0"/>
      <w:marRight w:val="0"/>
      <w:marTop w:val="0"/>
      <w:marBottom w:val="0"/>
      <w:divBdr>
        <w:top w:val="none" w:sz="0" w:space="0" w:color="auto"/>
        <w:left w:val="none" w:sz="0" w:space="0" w:color="auto"/>
        <w:bottom w:val="none" w:sz="0" w:space="0" w:color="auto"/>
        <w:right w:val="none" w:sz="0" w:space="0" w:color="auto"/>
      </w:divBdr>
    </w:div>
    <w:div w:id="1824005102">
      <w:bodyDiv w:val="1"/>
      <w:marLeft w:val="0"/>
      <w:marRight w:val="0"/>
      <w:marTop w:val="0"/>
      <w:marBottom w:val="0"/>
      <w:divBdr>
        <w:top w:val="none" w:sz="0" w:space="0" w:color="auto"/>
        <w:left w:val="none" w:sz="0" w:space="0" w:color="auto"/>
        <w:bottom w:val="none" w:sz="0" w:space="0" w:color="auto"/>
        <w:right w:val="none" w:sz="0" w:space="0" w:color="auto"/>
      </w:divBdr>
    </w:div>
    <w:div w:id="2043705814">
      <w:bodyDiv w:val="1"/>
      <w:marLeft w:val="0"/>
      <w:marRight w:val="0"/>
      <w:marTop w:val="0"/>
      <w:marBottom w:val="0"/>
      <w:divBdr>
        <w:top w:val="none" w:sz="0" w:space="0" w:color="auto"/>
        <w:left w:val="none" w:sz="0" w:space="0" w:color="auto"/>
        <w:bottom w:val="none" w:sz="0" w:space="0" w:color="auto"/>
        <w:right w:val="none" w:sz="0" w:space="0" w:color="auto"/>
      </w:divBdr>
    </w:div>
    <w:div w:id="2117096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59_Xiamen_2023-10/Docs/S2-2310034.zip" TargetMode="External"/><Relationship Id="rId18" Type="http://schemas.openxmlformats.org/officeDocument/2006/relationships/hyperlink" Target="https://www.3gpp.org/ftp/tsg_ran/WG2_RL2/TSGR2_122/Docs/R2-2306783.zip" TargetMode="External"/><Relationship Id="rId26" Type="http://schemas.openxmlformats.org/officeDocument/2006/relationships/hyperlink" Target="https://www.3gpp.org/ftp/tsg_ran/WG2_RL2/TSGR2_121/Inbox/Chairs_Notes/R2_121%20Chair%20Notes%20EOM.docx" TargetMode="External"/><Relationship Id="rId3" Type="http://schemas.openxmlformats.org/officeDocument/2006/relationships/customXml" Target="../customXml/item3.xml"/><Relationship Id="rId21" Type="http://schemas.openxmlformats.org/officeDocument/2006/relationships/hyperlink" Target="https://www.3gpp.org/ftp/tsg_ran/WG2_RL2/TSGR2_123bis/Inbox/Chair_Notes/R2_123bis_ChairNotes_23-10-13_13-00_final.docx"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2_RL2/TSGR2_122/Inbox/Chairs_Notes/R2_122_ChairNotes%20EOM.docx" TargetMode="External"/><Relationship Id="rId25" Type="http://schemas.openxmlformats.org/officeDocument/2006/relationships/hyperlink" Target="https://www.3gpp.org/ftp/tsg_ran/WG2_RL2/TSGR2_121bis-e/Inbox/Chairs_Notes/R2_121bis-e%20Chair%20Notes%20EOM.docx" TargetMode="External"/><Relationship Id="rId2" Type="http://schemas.openxmlformats.org/officeDocument/2006/relationships/customXml" Target="../customXml/item2.xml"/><Relationship Id="rId16" Type="http://schemas.openxmlformats.org/officeDocument/2006/relationships/hyperlink" Target="https://www.3gpp.org/ftp/tsg_ran/WG2_RL2/TSGR2_123bis/Inbox/Chair_Notes/R2_123bis_ChairNotes_23-10-13_13-00_final.docx" TargetMode="External"/><Relationship Id="rId20" Type="http://schemas.openxmlformats.org/officeDocument/2006/relationships/hyperlink" Target="https://www.3gpp.org/ftp/tsg_ran/WG2_RL2/TSGR2_123/Docs/R2-2308286.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2_RL2/TSGR2_121/Inbox/Chairs_Notes/R2_121%20Chair%20Notes%20EOM.docx" TargetMode="External"/><Relationship Id="rId5" Type="http://schemas.openxmlformats.org/officeDocument/2006/relationships/customXml" Target="../customXml/item5.xml"/><Relationship Id="rId15" Type="http://schemas.openxmlformats.org/officeDocument/2006/relationships/hyperlink" Target="https://www.3gpp.org/ftp/tsg_ran/WG2_RL2/TSGR2_121/Inbox/Chairs_Notes/R2_121%20Chair%20Notes%20EOM.docx" TargetMode="External"/><Relationship Id="rId23" Type="http://schemas.openxmlformats.org/officeDocument/2006/relationships/hyperlink" Target="https://www.3gpp.org/ftp/Specs/latest-drafts/38843-110.zip" TargetMode="External"/><Relationship Id="rId28" Type="http://schemas.openxmlformats.org/officeDocument/2006/relationships/hyperlink" Target="https://www.3gpp.org/ftp/tsg_ran/WG2_RL2/TSGR2_123/Docs/R2-2308286.zip" TargetMode="External"/><Relationship Id="rId10" Type="http://schemas.openxmlformats.org/officeDocument/2006/relationships/webSettings" Target="webSettings.xml"/><Relationship Id="rId19" Type="http://schemas.openxmlformats.org/officeDocument/2006/relationships/hyperlink" Target="https://www.3gpp.org/ftp/tsg_ran/WG2_RL2/TSGR2_123/Inbox/Chair_Notes/R2_123_ChairNotes_EOM.docx"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59_Xiamen_2023-10/Docs/S2-2311921.zip" TargetMode="External"/><Relationship Id="rId22" Type="http://schemas.openxmlformats.org/officeDocument/2006/relationships/hyperlink" Target="https://www.3gpp.org/ftp/Specs/latest-drafts/38843-110.zip" TargetMode="External"/><Relationship Id="rId27" Type="http://schemas.openxmlformats.org/officeDocument/2006/relationships/hyperlink" Target="https://www.3gpp.org/ftp/tsg_ran/WG2_RL2/TSGR2_123/Inbox/Chair_Notes/R2_123_ChairNotes_EOM.docx"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5AIRPNAIUNRU-2028481721-6690</_dlc_DocId>
    <_dlc_DocIdUrl xmlns="71c5aaf6-e6ce-465b-b873-5148d2a4c105">
      <Url>https://nokia.sharepoint.com/sites/c5g/e2earch/_layouts/15/DocIdRedir.aspx?ID=5AIRPNAIUNRU-2028481721-6690</Url>
      <Description>5AIRPNAIUNRU-2028481721-6690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62E741-1787-41C6-83CF-ACE23AF3B07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20C69767-C42B-4C97-88ED-7FAF49F14A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7F37CC-DCA2-452D-A40C-633C9932996C}">
  <ds:schemaRefs>
    <ds:schemaRef ds:uri="Microsoft.SharePoint.Taxonomy.ContentTypeSync"/>
  </ds:schemaRefs>
</ds:datastoreItem>
</file>

<file path=customXml/itemProps4.xml><?xml version="1.0" encoding="utf-8"?>
<ds:datastoreItem xmlns:ds="http://schemas.openxmlformats.org/officeDocument/2006/customXml" ds:itemID="{A1A803EF-B6EE-47C6-95C8-11750B97F770}">
  <ds:schemaRefs>
    <ds:schemaRef ds:uri="http://schemas.openxmlformats.org/officeDocument/2006/bibliography"/>
  </ds:schemaRefs>
</ds:datastoreItem>
</file>

<file path=customXml/itemProps5.xml><?xml version="1.0" encoding="utf-8"?>
<ds:datastoreItem xmlns:ds="http://schemas.openxmlformats.org/officeDocument/2006/customXml" ds:itemID="{FB001573-8DE8-4D44-A6C3-355A9FD6814D}">
  <ds:schemaRefs>
    <ds:schemaRef ds:uri="http://schemas.microsoft.com/sharepoint/events"/>
  </ds:schemaRefs>
</ds:datastoreItem>
</file>

<file path=customXml/itemProps6.xml><?xml version="1.0" encoding="utf-8"?>
<ds:datastoreItem xmlns:ds="http://schemas.openxmlformats.org/officeDocument/2006/customXml" ds:itemID="{C5C9A6FC-E953-4415-A22B-4B50A1C075E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92</TotalTime>
  <Pages>5</Pages>
  <Words>2423</Words>
  <Characters>15250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17638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Thomas Belling</cp:lastModifiedBy>
  <cp:revision>10</cp:revision>
  <cp:lastPrinted>2000-02-29T19:31:00Z</cp:lastPrinted>
  <dcterms:created xsi:type="dcterms:W3CDTF">2023-11-03T03:07:00Z</dcterms:created>
  <dcterms:modified xsi:type="dcterms:W3CDTF">2023-11-03T15:17:00Z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AdHocReviewCycleID">
    <vt:i4>-1181021870</vt:i4>
  </property>
  <property fmtid="{D5CDD505-2E9C-101B-9397-08002B2CF9AE}" pid="5" name="_EmailSubject">
    <vt:lpwstr>Revision of FS_eNS_Ph2</vt:lpwstr>
  </property>
  <property fmtid="{D5CDD505-2E9C-101B-9397-08002B2CF9AE}" pid="6" name="_AuthorEmail">
    <vt:lpwstr>alessio.casati@nokia.com</vt:lpwstr>
  </property>
  <property fmtid="{D5CDD505-2E9C-101B-9397-08002B2CF9AE}" pid="7" name="_AuthorEmailDisplayName">
    <vt:lpwstr>Casati, Alessio (Nokia - GB)</vt:lpwstr>
  </property>
  <property fmtid="{D5CDD505-2E9C-101B-9397-08002B2CF9AE}" pid="8" name="_PreviousAdHocReviewCycleID">
    <vt:i4>1353001194</vt:i4>
  </property>
  <property fmtid="{D5CDD505-2E9C-101B-9397-08002B2CF9AE}" pid="9" name="_ReviewingToolsShownOnce">
    <vt:lpwstr/>
  </property>
  <property fmtid="{D5CDD505-2E9C-101B-9397-08002B2CF9AE}" pid="10" name="ContentTypeId">
    <vt:lpwstr>0x010100B82721952339BD4AA67475AA1B500C36</vt:lpwstr>
  </property>
  <property fmtid="{D5CDD505-2E9C-101B-9397-08002B2CF9AE}" pid="11" name="_dlc_DocIdItemGuid">
    <vt:lpwstr>6ed73bf1-08ed-4088-b0c1-1758b90fe7c7</vt:lpwstr>
  </property>
</Properties>
</file>